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4129" w:rsidP="00A30292" w:rsidRDefault="00F94129" w14:paraId="5A9B4EAE" w14:textId="672513DA">
      <w:pPr>
        <w:pStyle w:val="Tittel"/>
      </w:pPr>
      <w:r>
        <w:t>Voss herad</w:t>
      </w:r>
    </w:p>
    <w:p w:rsidR="00F94129" w:rsidP="00F94129" w:rsidRDefault="00F94129" w14:paraId="48A2D6F6" w14:textId="77777777"/>
    <w:p w:rsidRPr="00F94129" w:rsidR="00F94129" w:rsidP="00F94129" w:rsidRDefault="00F94129" w14:paraId="47EC9B01" w14:textId="17F80061">
      <w:pPr>
        <w:pStyle w:val="Tittel"/>
      </w:pPr>
      <w:r w:rsidR="00F94129">
        <w:rPr/>
        <w:t>Kjøp av</w:t>
      </w:r>
      <w:r w:rsidR="49770E0A">
        <w:rPr/>
        <w:t xml:space="preserve"> </w:t>
      </w:r>
      <w:r w:rsidR="328FC75A">
        <w:rPr/>
        <w:t>Minibuss til Voss sjukeheim</w:t>
      </w:r>
      <w:r w:rsidR="77E28C14">
        <w:rPr/>
        <w:t>, avdeling Voss</w:t>
      </w:r>
    </w:p>
    <w:p w:rsidR="00F94129" w:rsidP="00A30292" w:rsidRDefault="00F94129" w14:paraId="29D3F618" w14:textId="77777777">
      <w:pPr>
        <w:pStyle w:val="Tittel"/>
      </w:pPr>
    </w:p>
    <w:p w:rsidR="00525FC0" w:rsidP="00A30292" w:rsidRDefault="00525FC0" w14:paraId="57156334" w14:textId="77777777">
      <w:pPr>
        <w:pStyle w:val="Tittel"/>
      </w:pPr>
    </w:p>
    <w:p w:rsidR="00525FC0" w:rsidP="00A30292" w:rsidRDefault="00525FC0" w14:paraId="0D34D4D2" w14:textId="77777777">
      <w:pPr>
        <w:pStyle w:val="Tittel"/>
      </w:pPr>
    </w:p>
    <w:p w:rsidRPr="00ED7C62" w:rsidR="00296EFE" w:rsidP="00A30292" w:rsidRDefault="00F94129" w14:paraId="68D2BC09" w14:textId="7527CAFB">
      <w:pPr>
        <w:pStyle w:val="Tittel"/>
      </w:pPr>
      <w:r w:rsidR="1C8C3CAA">
        <w:rPr/>
        <w:t>Vedlegg</w:t>
      </w:r>
      <w:r w:rsidR="00466508">
        <w:rPr/>
        <w:t xml:space="preserve"> </w:t>
      </w:r>
      <w:r w:rsidR="00296EFE">
        <w:rPr/>
        <w:t>2</w:t>
      </w:r>
      <w:r w:rsidR="43C7C5B1">
        <w:rPr/>
        <w:t>A</w:t>
      </w:r>
      <w:r w:rsidR="00296EFE">
        <w:rPr/>
        <w:t xml:space="preserve"> Leverandøren</w:t>
      </w:r>
      <w:r w:rsidR="00533805">
        <w:rPr/>
        <w:t xml:space="preserve"> si stadfesting av krav</w:t>
      </w:r>
    </w:p>
    <w:p w:rsidRPr="00ED7C62" w:rsidR="005160B7" w:rsidP="005160B7" w:rsidRDefault="005160B7" w14:paraId="178EE04C" w14:textId="2B666A37"/>
    <w:p w:rsidRPr="00ED7C62" w:rsidR="00296EFE" w:rsidRDefault="00296EFE" w14:paraId="5BC8F028" w14:textId="77777777">
      <w:pPr>
        <w:spacing w:after="160"/>
      </w:pPr>
      <w:r w:rsidRPr="00ED7C62">
        <w:br w:type="page"/>
      </w:r>
    </w:p>
    <w:p w:rsidR="00296EFE" w:rsidP="000F614E" w:rsidRDefault="00DF2E9D" w14:paraId="6866BC6C" w14:textId="43C242B3">
      <w:pPr>
        <w:pStyle w:val="Overskrift1"/>
        <w:numPr>
          <w:ilvl w:val="0"/>
          <w:numId w:val="0"/>
        </w:numPr>
      </w:pPr>
      <w:bookmarkStart w:name="_Toc175751916" w:id="0"/>
      <w:r>
        <w:lastRenderedPageBreak/>
        <w:t>I</w:t>
      </w:r>
      <w:r w:rsidR="004678C0">
        <w:t>nnleiing</w:t>
      </w:r>
      <w:bookmarkEnd w:id="0"/>
    </w:p>
    <w:p w:rsidRPr="001943B3" w:rsidR="004678C0" w:rsidP="004678C0" w:rsidRDefault="004678C0" w14:paraId="35E81DFE" w14:textId="1D5E4C23">
      <w:r>
        <w:t xml:space="preserve">I dette dokumentet skal leverandør stadfeste om alle absolutte krav </w:t>
      </w:r>
      <w:r w:rsidR="001505A2">
        <w:t xml:space="preserve">i kravspesifikasjonen </w:t>
      </w:r>
      <w:r>
        <w:t>vert oppfylt.</w:t>
      </w:r>
      <w:r w:rsidR="005A287A">
        <w:t xml:space="preserve"> </w:t>
      </w:r>
      <w:r w:rsidRPr="001943B3" w:rsidR="00EC4481">
        <w:t>NB! Det er IKKJE høve til å stadfeste at alle krav er oppfylt, og deretter legge inn kommentarar til k</w:t>
      </w:r>
      <w:r w:rsidRPr="001943B3" w:rsidR="00470C7F">
        <w:t>rava, der det kjem fram at leverandør har avvik frå krav.</w:t>
      </w:r>
      <w:r w:rsidRPr="001943B3" w:rsidR="000A7DC3">
        <w:t xml:space="preserve"> </w:t>
      </w:r>
    </w:p>
    <w:p w:rsidRPr="001943B3" w:rsidR="00E50DF1" w:rsidP="00296EFE" w:rsidRDefault="00296EFE" w14:paraId="383427F5" w14:textId="5E9E706B">
      <w:pPr>
        <w:pStyle w:val="Overskrift1"/>
      </w:pPr>
      <w:bookmarkStart w:name="_Toc175751917" w:id="1"/>
      <w:r w:rsidRPr="001943B3">
        <w:t>Svar oppdragsgiv</w:t>
      </w:r>
      <w:r w:rsidRPr="001943B3" w:rsidR="00C115F5">
        <w:t>a</w:t>
      </w:r>
      <w:r w:rsidRPr="001943B3">
        <w:t>r</w:t>
      </w:r>
      <w:r w:rsidRPr="001943B3" w:rsidR="000F34DE">
        <w:t xml:space="preserve"> sine</w:t>
      </w:r>
      <w:r w:rsidRPr="001943B3">
        <w:t xml:space="preserve"> krav</w:t>
      </w:r>
      <w:bookmarkEnd w:id="1"/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065"/>
        <w:gridCol w:w="640"/>
        <w:gridCol w:w="3546"/>
        <w:gridCol w:w="965"/>
        <w:gridCol w:w="2846"/>
      </w:tblGrid>
      <w:tr w:rsidRPr="00ED7C62" w:rsidR="00296EFE" w:rsidTr="1FCA3F0E" w14:paraId="14BE108C" w14:textId="77777777">
        <w:trPr>
          <w:tblHeader/>
          <w:trHeight w:val="300"/>
        </w:trPr>
        <w:tc>
          <w:tcPr>
            <w:tcW w:w="1065" w:type="dxa"/>
            <w:shd w:val="clear" w:color="auto" w:fill="D9D9D9" w:themeFill="background1" w:themeFillShade="D9"/>
            <w:tcMar/>
          </w:tcPr>
          <w:p w:rsidRPr="00ED7C62" w:rsidR="00296EFE" w:rsidP="0076459B" w:rsidRDefault="00296EFE" w14:paraId="7CE743C4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#</w:t>
            </w:r>
          </w:p>
        </w:tc>
        <w:tc>
          <w:tcPr>
            <w:tcW w:w="640" w:type="dxa"/>
            <w:shd w:val="clear" w:color="auto" w:fill="D9D9D9" w:themeFill="background1" w:themeFillShade="D9"/>
            <w:tcMar/>
          </w:tcPr>
          <w:p w:rsidRPr="00ED7C62" w:rsidR="00296EFE" w:rsidP="0076459B" w:rsidRDefault="00296EFE" w14:paraId="0DA5B11E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Type krav</w:t>
            </w:r>
          </w:p>
        </w:tc>
        <w:tc>
          <w:tcPr>
            <w:tcW w:w="3546" w:type="dxa"/>
            <w:shd w:val="clear" w:color="auto" w:fill="D9D9D9" w:themeFill="background1" w:themeFillShade="D9"/>
            <w:tcMar/>
          </w:tcPr>
          <w:p w:rsidRPr="00ED7C62" w:rsidR="00296EFE" w:rsidP="0076459B" w:rsidRDefault="00296EFE" w14:paraId="28887C01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Dokumentasjonskrav</w:t>
            </w:r>
          </w:p>
        </w:tc>
        <w:tc>
          <w:tcPr>
            <w:tcW w:w="965" w:type="dxa"/>
            <w:shd w:val="clear" w:color="auto" w:fill="D9D9D9" w:themeFill="background1" w:themeFillShade="D9"/>
            <w:tcMar/>
          </w:tcPr>
          <w:p w:rsidRPr="00ED7C62" w:rsidR="00296EFE" w:rsidP="0076459B" w:rsidRDefault="00296EFE" w14:paraId="1709FD5F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Oppfylt?</w:t>
            </w:r>
          </w:p>
          <w:p w:rsidRPr="00ED7C62" w:rsidR="00296EFE" w:rsidP="0076459B" w:rsidRDefault="00296EFE" w14:paraId="7549D22B" w14:textId="77777777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Ja/Nei</w:t>
            </w:r>
          </w:p>
        </w:tc>
        <w:tc>
          <w:tcPr>
            <w:tcW w:w="2846" w:type="dxa"/>
            <w:shd w:val="clear" w:color="auto" w:fill="D9D9D9" w:themeFill="background1" w:themeFillShade="D9"/>
            <w:tcMar/>
          </w:tcPr>
          <w:p w:rsidRPr="00ED7C62" w:rsidR="00296EFE" w:rsidP="0076459B" w:rsidRDefault="00296EFE" w14:paraId="2C109F5A" w14:textId="6854881B">
            <w:pPr>
              <w:rPr>
                <w:b/>
                <w:bCs/>
              </w:rPr>
            </w:pPr>
            <w:r w:rsidRPr="00ED7C62">
              <w:rPr>
                <w:b/>
                <w:bCs/>
              </w:rPr>
              <w:t>Kommentar</w:t>
            </w:r>
          </w:p>
        </w:tc>
      </w:tr>
      <w:tr w:rsidRPr="00ED7C62" w:rsidR="00296EFE" w:rsidTr="1FCA3F0E" w14:paraId="5780468F" w14:textId="77777777">
        <w:trPr>
          <w:trHeight w:val="300"/>
        </w:trPr>
        <w:tc>
          <w:tcPr>
            <w:tcW w:w="1065" w:type="dxa"/>
            <w:tcMar/>
          </w:tcPr>
          <w:p w:rsidRPr="00ED7C62" w:rsidR="00296EFE" w:rsidP="00296EFE" w:rsidRDefault="00296EFE" w14:paraId="5A8D7DF6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  <w:bookmarkStart w:name="_Hlk167897483" w:id="2"/>
          </w:p>
        </w:tc>
        <w:tc>
          <w:tcPr>
            <w:tcW w:w="640" w:type="dxa"/>
            <w:tcMar/>
          </w:tcPr>
          <w:p w:rsidRPr="00ED7C62" w:rsidR="00296EFE" w:rsidP="0076459B" w:rsidRDefault="00296EFE" w14:paraId="6048E390" w14:textId="77777777">
            <w:r w:rsidRPr="00ED7C62">
              <w:t>A</w:t>
            </w:r>
          </w:p>
        </w:tc>
        <w:tc>
          <w:tcPr>
            <w:tcW w:w="3546" w:type="dxa"/>
            <w:tcMar/>
          </w:tcPr>
          <w:p w:rsidRPr="00ED7C62" w:rsidR="00296EFE" w:rsidP="0076459B" w:rsidRDefault="00ED7C62" w14:paraId="674F0033" w14:textId="0AB9A46B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965" w:type="dxa"/>
            <w:tcMar/>
          </w:tcPr>
          <w:p w:rsidRPr="00ED7C62" w:rsidR="00296EFE" w:rsidP="0076459B" w:rsidRDefault="00296EFE" w14:paraId="5CC78C27" w14:textId="77777777"/>
        </w:tc>
        <w:tc>
          <w:tcPr>
            <w:tcW w:w="2846" w:type="dxa"/>
            <w:tcMar/>
          </w:tcPr>
          <w:p w:rsidRPr="00ED7C62" w:rsidR="00296EFE" w:rsidP="0076459B" w:rsidRDefault="00296EFE" w14:paraId="6E589606" w14:textId="77777777"/>
        </w:tc>
      </w:tr>
      <w:tr w:rsidRPr="00ED7C62" w:rsidR="00296EFE" w:rsidTr="1FCA3F0E" w14:paraId="750637D9" w14:textId="77777777">
        <w:trPr>
          <w:trHeight w:val="300"/>
        </w:trPr>
        <w:tc>
          <w:tcPr>
            <w:tcW w:w="1065" w:type="dxa"/>
            <w:tcMar/>
          </w:tcPr>
          <w:p w:rsidRPr="00ED7C62" w:rsidR="00296EFE" w:rsidP="00296EFE" w:rsidRDefault="00296EFE" w14:paraId="6F1FC8D1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296EFE" w:rsidP="0076459B" w:rsidRDefault="00296EFE" w14:paraId="3D31AE7D" w14:textId="77777777">
            <w:r w:rsidRPr="00ED7C62">
              <w:t>A</w:t>
            </w:r>
          </w:p>
        </w:tc>
        <w:tc>
          <w:tcPr>
            <w:tcW w:w="3546" w:type="dxa"/>
            <w:tcMar/>
          </w:tcPr>
          <w:p w:rsidRPr="00ED7C62" w:rsidR="00296EFE" w:rsidP="0076459B" w:rsidRDefault="00ED7C62" w14:paraId="35FFBAFE" w14:textId="632C6B8B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296EFE" w:rsidP="0076459B" w:rsidRDefault="00296EFE" w14:paraId="2EB563FD" w14:textId="77777777"/>
        </w:tc>
        <w:tc>
          <w:tcPr>
            <w:tcW w:w="2846" w:type="dxa"/>
            <w:tcMar/>
          </w:tcPr>
          <w:p w:rsidRPr="00ED7C62" w:rsidR="00296EFE" w:rsidP="0076459B" w:rsidRDefault="00296EFE" w14:paraId="7FC99FD9" w14:textId="77777777"/>
        </w:tc>
      </w:tr>
      <w:tr w:rsidRPr="00ED7C62" w:rsidR="005944CD" w:rsidTr="1FCA3F0E" w14:paraId="7DAAB14B" w14:textId="77777777">
        <w:trPr>
          <w:trHeight w:val="300"/>
        </w:trPr>
        <w:tc>
          <w:tcPr>
            <w:tcW w:w="1065" w:type="dxa"/>
            <w:tcMar/>
          </w:tcPr>
          <w:p w:rsidRPr="00ED7C62" w:rsidR="005944CD" w:rsidP="00296EFE" w:rsidRDefault="005944CD" w14:paraId="194280F3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5944CD" w:rsidP="0076459B" w:rsidRDefault="00EC390F" w14:paraId="2759B655" w14:textId="78B28C59">
            <w:r>
              <w:t>A</w:t>
            </w:r>
          </w:p>
        </w:tc>
        <w:tc>
          <w:tcPr>
            <w:tcW w:w="3546" w:type="dxa"/>
            <w:tcMar/>
          </w:tcPr>
          <w:p w:rsidR="005944CD" w:rsidP="0076459B" w:rsidRDefault="00EC390F" w14:paraId="37B49C5E" w14:textId="11B2F385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5944CD" w:rsidP="0076459B" w:rsidRDefault="005944CD" w14:paraId="26DF928C" w14:textId="77777777"/>
        </w:tc>
        <w:tc>
          <w:tcPr>
            <w:tcW w:w="2846" w:type="dxa"/>
            <w:tcMar/>
          </w:tcPr>
          <w:p w:rsidRPr="00ED7C62" w:rsidR="005944CD" w:rsidP="0076459B" w:rsidRDefault="005944CD" w14:paraId="6A05DAE0" w14:textId="77777777"/>
        </w:tc>
      </w:tr>
      <w:tr w:rsidRPr="00ED7C62" w:rsidR="00EC390F" w:rsidTr="1FCA3F0E" w14:paraId="79C6EABF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186075FF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479B72E8" w14:textId="12CF76EF">
            <w:r w:rsidR="699088F3">
              <w:rPr/>
              <w:t>B</w:t>
            </w:r>
          </w:p>
        </w:tc>
        <w:tc>
          <w:tcPr>
            <w:tcW w:w="3546" w:type="dxa"/>
            <w:tcMar/>
          </w:tcPr>
          <w:p w:rsidR="00EC390F" w:rsidP="00EC390F" w:rsidRDefault="00EC390F" w14:paraId="3193FBC2" w14:textId="796D96CA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152E1446" w14:textId="77777777"/>
        </w:tc>
        <w:tc>
          <w:tcPr>
            <w:tcW w:w="2846" w:type="dxa"/>
            <w:tcMar/>
          </w:tcPr>
          <w:p w:rsidRPr="00ED7C62" w:rsidR="00EC390F" w:rsidP="00EC390F" w:rsidRDefault="00EC390F" w14:paraId="23CC9042" w14:textId="77777777"/>
        </w:tc>
      </w:tr>
      <w:bookmarkEnd w:id="2"/>
      <w:tr w:rsidRPr="00ED7C62" w:rsidR="00EC390F" w:rsidTr="1FCA3F0E" w14:paraId="40ABAB62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1064981C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7E2C3459" w14:textId="653C2C83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00E133CC" w14:textId="7E6B54AE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5A8CB728" w14:textId="77777777"/>
        </w:tc>
        <w:tc>
          <w:tcPr>
            <w:tcW w:w="2846" w:type="dxa"/>
            <w:tcMar/>
          </w:tcPr>
          <w:p w:rsidRPr="00ED7C62" w:rsidR="00EC390F" w:rsidP="00EC390F" w:rsidRDefault="00EC390F" w14:paraId="635B4D27" w14:textId="77777777"/>
        </w:tc>
      </w:tr>
      <w:tr w:rsidRPr="00ED7C62" w:rsidR="00EC390F" w:rsidTr="1FCA3F0E" w14:paraId="4EFA1C36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14DA9CC1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21BC5CE6" w14:textId="508494CD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5244B3A7" w14:textId="769C9BD5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30ACEE2D" w14:textId="77777777"/>
        </w:tc>
        <w:tc>
          <w:tcPr>
            <w:tcW w:w="2846" w:type="dxa"/>
            <w:tcMar/>
          </w:tcPr>
          <w:p w:rsidRPr="00ED7C62" w:rsidR="00EC390F" w:rsidP="00EC390F" w:rsidRDefault="00EC390F" w14:paraId="753A0C63" w14:textId="77777777"/>
        </w:tc>
      </w:tr>
      <w:tr w:rsidRPr="00ED7C62" w:rsidR="00EC390F" w:rsidTr="1FCA3F0E" w14:paraId="38011768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6C193355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1DD33D6A" w14:textId="0A96503D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4BE7D6F6" w14:textId="711327B2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182E71D6" w14:textId="77777777"/>
        </w:tc>
        <w:tc>
          <w:tcPr>
            <w:tcW w:w="2846" w:type="dxa"/>
            <w:tcMar/>
          </w:tcPr>
          <w:p w:rsidRPr="00ED7C62" w:rsidR="00EC390F" w:rsidP="00EC390F" w:rsidRDefault="00EC390F" w14:paraId="48D1E9BF" w14:textId="77777777"/>
        </w:tc>
      </w:tr>
      <w:tr w:rsidRPr="00ED7C62" w:rsidR="00EC390F" w:rsidTr="1FCA3F0E" w14:paraId="383FCDDB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1CEBD483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1E44765D" w14:textId="4390DA26">
            <w:r>
              <w:t>A</w:t>
            </w:r>
          </w:p>
        </w:tc>
        <w:tc>
          <w:tcPr>
            <w:tcW w:w="3546" w:type="dxa"/>
            <w:tcMar/>
          </w:tcPr>
          <w:p w:rsidR="001943B3" w:rsidP="00EC390F" w:rsidRDefault="00EC390F" w14:paraId="437DA048" w14:textId="3C64A04E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457AC379" w14:textId="77777777"/>
        </w:tc>
        <w:tc>
          <w:tcPr>
            <w:tcW w:w="2846" w:type="dxa"/>
            <w:tcMar/>
          </w:tcPr>
          <w:p w:rsidRPr="00ED7C62" w:rsidR="00EC390F" w:rsidP="00EC390F" w:rsidRDefault="00EC390F" w14:paraId="11A9C038" w14:textId="77777777"/>
        </w:tc>
      </w:tr>
      <w:tr w:rsidRPr="00ED7C62" w:rsidR="00EC390F" w:rsidTr="1FCA3F0E" w14:paraId="60F05AE6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4E2CE3A5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2B26071C" w14:textId="270DC12B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6CEB92AA" w14:textId="723C8047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24666744" w14:textId="77777777"/>
        </w:tc>
        <w:tc>
          <w:tcPr>
            <w:tcW w:w="2846" w:type="dxa"/>
            <w:tcMar/>
          </w:tcPr>
          <w:p w:rsidRPr="00ED7C62" w:rsidR="00EC390F" w:rsidP="00EC390F" w:rsidRDefault="00EC390F" w14:paraId="07945793" w14:textId="77777777"/>
        </w:tc>
      </w:tr>
      <w:tr w:rsidRPr="00ED7C62" w:rsidR="00EC390F" w:rsidTr="1FCA3F0E" w14:paraId="096585A5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7FDC01BE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363BCE36" w14:textId="55B84E89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2F62AE95" w14:textId="161226EC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77D0501C" w14:textId="77777777"/>
        </w:tc>
        <w:tc>
          <w:tcPr>
            <w:tcW w:w="2846" w:type="dxa"/>
            <w:tcMar/>
          </w:tcPr>
          <w:p w:rsidRPr="00ED7C62" w:rsidR="00EC390F" w:rsidP="00EC390F" w:rsidRDefault="00EC390F" w14:paraId="0D9E350A" w14:textId="77777777"/>
        </w:tc>
      </w:tr>
      <w:tr w:rsidRPr="00ED7C62" w:rsidR="00EC390F" w:rsidTr="1FCA3F0E" w14:paraId="2895C320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16C4C996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16762D47" w14:textId="1AA9B54A">
            <w:r>
              <w:t>A</w:t>
            </w:r>
          </w:p>
        </w:tc>
        <w:tc>
          <w:tcPr>
            <w:tcW w:w="3546" w:type="dxa"/>
            <w:tcMar/>
          </w:tcPr>
          <w:p w:rsidR="00FF1041" w:rsidP="00EC390F" w:rsidRDefault="00EC390F" w14:paraId="4EB3AF98" w14:textId="0875A8A5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5E6439E7" w14:textId="77777777"/>
        </w:tc>
        <w:tc>
          <w:tcPr>
            <w:tcW w:w="2846" w:type="dxa"/>
            <w:tcMar/>
          </w:tcPr>
          <w:p w:rsidRPr="00ED7C62" w:rsidR="00EC390F" w:rsidP="00EC390F" w:rsidRDefault="00EC390F" w14:paraId="460E2B09" w14:textId="77777777"/>
        </w:tc>
      </w:tr>
      <w:tr w:rsidRPr="00ED7C62" w:rsidR="00EC390F" w:rsidTr="1FCA3F0E" w14:paraId="2D812E17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146B67B6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777676B9" w14:textId="3FC3C460">
            <w:r w:rsidR="34480A11">
              <w:rPr/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16B58D99" w14:textId="31A6F491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4E05D9C2" w14:textId="77777777"/>
        </w:tc>
        <w:tc>
          <w:tcPr>
            <w:tcW w:w="2846" w:type="dxa"/>
            <w:tcMar/>
          </w:tcPr>
          <w:p w:rsidRPr="00ED7C62" w:rsidR="00EC390F" w:rsidP="00EC390F" w:rsidRDefault="00EC390F" w14:paraId="517FC3A3" w14:textId="77777777"/>
        </w:tc>
      </w:tr>
      <w:tr w:rsidRPr="00ED7C62" w:rsidR="00EC390F" w:rsidTr="1FCA3F0E" w14:paraId="2E78F8AB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4FD1F515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44B40078" w14:textId="40810FBF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4882CD44" w14:textId="6D013344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5D098317" w14:textId="77777777"/>
        </w:tc>
        <w:tc>
          <w:tcPr>
            <w:tcW w:w="2846" w:type="dxa"/>
            <w:tcMar/>
          </w:tcPr>
          <w:p w:rsidRPr="00ED7C62" w:rsidR="00EC390F" w:rsidP="00EC390F" w:rsidRDefault="00EC390F" w14:paraId="50F6FDF1" w14:textId="77777777"/>
        </w:tc>
      </w:tr>
      <w:tr w:rsidRPr="00ED7C62" w:rsidR="00EC390F" w:rsidTr="1FCA3F0E" w14:paraId="7B9D9B6D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71E88418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002093F8" w14:textId="696523A2">
            <w:r w:rsidR="57DC22AF">
              <w:rPr/>
              <w:t>B</w:t>
            </w:r>
          </w:p>
        </w:tc>
        <w:tc>
          <w:tcPr>
            <w:tcW w:w="3546" w:type="dxa"/>
            <w:tcMar/>
          </w:tcPr>
          <w:p w:rsidR="00EC390F" w:rsidP="00EC390F" w:rsidRDefault="00EC390F" w14:paraId="7CD93F52" w14:textId="6218BAAD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355F2FC4" w14:textId="77777777"/>
        </w:tc>
        <w:tc>
          <w:tcPr>
            <w:tcW w:w="2846" w:type="dxa"/>
            <w:tcMar/>
          </w:tcPr>
          <w:p w:rsidRPr="00ED7C62" w:rsidR="00EC390F" w:rsidP="00EC390F" w:rsidRDefault="00EC390F" w14:paraId="1FB8478C" w14:textId="77777777"/>
        </w:tc>
      </w:tr>
      <w:tr w:rsidRPr="00ED7C62" w:rsidR="00EC390F" w:rsidTr="1FCA3F0E" w14:paraId="0AFA1F4B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68608F12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5B5D83B9" w14:textId="41CEA45C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2D933669" w14:textId="69BE6C2A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039B2AB2" w14:textId="77777777"/>
        </w:tc>
        <w:tc>
          <w:tcPr>
            <w:tcW w:w="2846" w:type="dxa"/>
            <w:tcMar/>
          </w:tcPr>
          <w:p w:rsidRPr="00ED7C62" w:rsidR="00EC390F" w:rsidP="00EC390F" w:rsidRDefault="00EC390F" w14:paraId="72C1AC41" w14:textId="77777777"/>
        </w:tc>
      </w:tr>
      <w:tr w:rsidRPr="00ED7C62" w:rsidR="00EC390F" w:rsidTr="1FCA3F0E" w14:paraId="26CC73C7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388F4674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6B8EB18C" w14:textId="359B92CB">
            <w:r w:rsidR="6821C8AF">
              <w:rPr/>
              <w:t>B</w:t>
            </w:r>
          </w:p>
        </w:tc>
        <w:tc>
          <w:tcPr>
            <w:tcW w:w="3546" w:type="dxa"/>
            <w:tcMar/>
          </w:tcPr>
          <w:p w:rsidR="00EC390F" w:rsidP="00EC390F" w:rsidRDefault="00EC390F" w14:paraId="5C3E26CB" w14:textId="494887FC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576318FB" w14:textId="77777777"/>
        </w:tc>
        <w:tc>
          <w:tcPr>
            <w:tcW w:w="2846" w:type="dxa"/>
            <w:tcMar/>
          </w:tcPr>
          <w:p w:rsidRPr="00ED7C62" w:rsidR="00EC390F" w:rsidP="00EC390F" w:rsidRDefault="00EC390F" w14:paraId="0FC229DB" w14:textId="77777777"/>
        </w:tc>
      </w:tr>
      <w:tr w:rsidRPr="00ED7C62" w:rsidR="00EC390F" w:rsidTr="1FCA3F0E" w14:paraId="79D068BF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51326FAA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16F2BF40" w14:textId="7EB61218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799FC2B4" w14:textId="416C77C6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00FD6609" w14:textId="77777777"/>
        </w:tc>
        <w:tc>
          <w:tcPr>
            <w:tcW w:w="2846" w:type="dxa"/>
            <w:tcMar/>
          </w:tcPr>
          <w:p w:rsidRPr="00ED7C62" w:rsidR="00EC390F" w:rsidP="00EC390F" w:rsidRDefault="00EC390F" w14:paraId="14401774" w14:textId="77777777"/>
        </w:tc>
      </w:tr>
      <w:tr w:rsidRPr="00ED7C62" w:rsidR="00EC390F" w:rsidTr="1FCA3F0E" w14:paraId="4E83F8A6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4B4F6827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405B6CAC" w14:textId="29E11F54">
            <w:r>
              <w:t>A</w:t>
            </w:r>
          </w:p>
        </w:tc>
        <w:tc>
          <w:tcPr>
            <w:tcW w:w="3546" w:type="dxa"/>
            <w:tcMar/>
          </w:tcPr>
          <w:p w:rsidR="007E2CEC" w:rsidP="00EC390F" w:rsidRDefault="00EC390F" w14:paraId="0E64C76C" w14:textId="227B7292">
            <w:r w:rsidRPr="007D40F4"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4B4331E8" w14:textId="77777777"/>
        </w:tc>
        <w:tc>
          <w:tcPr>
            <w:tcW w:w="2846" w:type="dxa"/>
            <w:tcMar/>
          </w:tcPr>
          <w:p w:rsidRPr="00ED7C62" w:rsidR="00EC390F" w:rsidP="00EC390F" w:rsidRDefault="00EC390F" w14:paraId="6BDE698B" w14:textId="77777777"/>
        </w:tc>
      </w:tr>
      <w:tr w:rsidRPr="00ED7C62" w:rsidR="00EC390F" w:rsidTr="1FCA3F0E" w14:paraId="7CE05B35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37E6DB96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2E82D6D2" w14:textId="3C7B8FB0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6C77FB25" w14:textId="012EBBF9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51EAB7DF" w14:textId="77777777"/>
        </w:tc>
        <w:tc>
          <w:tcPr>
            <w:tcW w:w="2846" w:type="dxa"/>
            <w:tcMar/>
          </w:tcPr>
          <w:p w:rsidRPr="00ED7C62" w:rsidR="00EC390F" w:rsidP="00EC390F" w:rsidRDefault="00EC390F" w14:paraId="349CC28D" w14:textId="77777777"/>
        </w:tc>
      </w:tr>
      <w:tr w:rsidRPr="00ED7C62" w:rsidR="00EC390F" w:rsidTr="1FCA3F0E" w14:paraId="75D838C2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4618051A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2288923C" w14:textId="096FD1E9">
            <w:r w:rsidR="0498A705">
              <w:rPr/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6C5ECED4" w14:textId="78EDDFBF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0C317C5A" w14:textId="77777777"/>
        </w:tc>
        <w:tc>
          <w:tcPr>
            <w:tcW w:w="2846" w:type="dxa"/>
            <w:tcMar/>
          </w:tcPr>
          <w:p w:rsidRPr="00ED7C62" w:rsidR="00EC390F" w:rsidP="00EC390F" w:rsidRDefault="00EC390F" w14:paraId="617C3A5F" w14:textId="77777777"/>
        </w:tc>
      </w:tr>
      <w:tr w:rsidRPr="00ED7C62" w:rsidR="00EC390F" w:rsidTr="1FCA3F0E" w14:paraId="0D4C4EAB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03065A0D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25B943AC" w14:textId="458778E0">
            <w:r w:rsidR="1DF6D78E">
              <w:rPr/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4F65D1A3" w14:textId="58ADAD9A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102834E2" w14:textId="77777777"/>
        </w:tc>
        <w:tc>
          <w:tcPr>
            <w:tcW w:w="2846" w:type="dxa"/>
            <w:tcMar/>
          </w:tcPr>
          <w:p w:rsidRPr="00ED7C62" w:rsidR="00EC390F" w:rsidP="00EC390F" w:rsidRDefault="00EC390F" w14:paraId="71816D55" w14:textId="77777777"/>
        </w:tc>
      </w:tr>
      <w:tr w:rsidRPr="00ED7C62" w:rsidR="00EC390F" w:rsidTr="1FCA3F0E" w14:paraId="5A1B3101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4372A21B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1FC1B130" w14:textId="1ED2B3F0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64B74DEF" w14:textId="19E9E50F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6735BF4F" w14:textId="77777777"/>
        </w:tc>
        <w:tc>
          <w:tcPr>
            <w:tcW w:w="2846" w:type="dxa"/>
            <w:tcMar/>
          </w:tcPr>
          <w:p w:rsidRPr="00ED7C62" w:rsidR="00EC390F" w:rsidP="00EC390F" w:rsidRDefault="00EC390F" w14:paraId="13F932B6" w14:textId="77777777"/>
        </w:tc>
      </w:tr>
      <w:tr w:rsidRPr="00ED7C62" w:rsidR="00EC390F" w:rsidTr="1FCA3F0E" w14:paraId="32DF5DBD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6033D8BD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400EC1A6" w14:textId="144DC539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1127C1DE" w14:textId="3D052A72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3D451CD8" w14:textId="77777777"/>
        </w:tc>
        <w:tc>
          <w:tcPr>
            <w:tcW w:w="2846" w:type="dxa"/>
            <w:tcMar/>
          </w:tcPr>
          <w:p w:rsidRPr="00ED7C62" w:rsidR="00EC390F" w:rsidP="00EC390F" w:rsidRDefault="00EC390F" w14:paraId="1F7050FB" w14:textId="77777777"/>
        </w:tc>
      </w:tr>
      <w:tr w:rsidRPr="00ED7C62" w:rsidR="00EC390F" w:rsidTr="1FCA3F0E" w14:paraId="45D082BA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3E1BEA1C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4FF114D4" w14:textId="6D619F29">
            <w:r w:rsidR="4AD0456E">
              <w:rPr/>
              <w:t>B</w:t>
            </w:r>
          </w:p>
        </w:tc>
        <w:tc>
          <w:tcPr>
            <w:tcW w:w="3546" w:type="dxa"/>
            <w:tcMar/>
          </w:tcPr>
          <w:p w:rsidR="00EC390F" w:rsidP="00EC390F" w:rsidRDefault="00EC390F" w14:paraId="6EB8EEFE" w14:textId="0A3A2186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47B56848" w14:textId="77777777"/>
        </w:tc>
        <w:tc>
          <w:tcPr>
            <w:tcW w:w="2846" w:type="dxa"/>
            <w:tcMar/>
          </w:tcPr>
          <w:p w:rsidRPr="00ED7C62" w:rsidR="00EC390F" w:rsidP="00EC390F" w:rsidRDefault="00EC390F" w14:paraId="156E5C1D" w14:textId="77777777"/>
        </w:tc>
      </w:tr>
      <w:tr w:rsidRPr="00ED7C62" w:rsidR="00EC390F" w:rsidTr="1FCA3F0E" w14:paraId="4A6E2472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5CDD4671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2FE43E4F" w14:textId="709F82D0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62372DB2" w14:textId="7324B771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79E0ED10" w14:textId="77777777"/>
        </w:tc>
        <w:tc>
          <w:tcPr>
            <w:tcW w:w="2846" w:type="dxa"/>
            <w:tcMar/>
          </w:tcPr>
          <w:p w:rsidRPr="00ED7C62" w:rsidR="00EC390F" w:rsidP="00EC390F" w:rsidRDefault="00EC390F" w14:paraId="44F37221" w14:textId="77777777"/>
        </w:tc>
      </w:tr>
      <w:tr w:rsidRPr="00ED7C62" w:rsidR="00EC390F" w:rsidTr="1FCA3F0E" w14:paraId="5DADF280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7E78F5B0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01765DB2" w14:textId="326A48D8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34F539C6" w14:textId="6856A640">
            <w:r w:rsidR="190EA8A9">
              <w:rPr/>
              <w:t>Stadfest oppfylling</w:t>
            </w:r>
            <w:r>
              <w:br/>
            </w:r>
            <w:r w:rsidR="26B78F23">
              <w:rPr/>
              <w:t>Dokumentasjonskrav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3EB63F0B" w14:textId="77777777"/>
        </w:tc>
        <w:tc>
          <w:tcPr>
            <w:tcW w:w="2846" w:type="dxa"/>
            <w:tcMar/>
          </w:tcPr>
          <w:p w:rsidRPr="00ED7C62" w:rsidR="00EC390F" w:rsidP="00EC390F" w:rsidRDefault="00EC390F" w14:paraId="709D4D5E" w14:textId="77777777"/>
        </w:tc>
      </w:tr>
      <w:tr w:rsidRPr="00ED7C62" w:rsidR="00EC390F" w:rsidTr="1FCA3F0E" w14:paraId="6D439287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753D134E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431A8C60" w14:textId="7260E280">
            <w:r w:rsidR="493E0A10">
              <w:rPr/>
              <w:t>B</w:t>
            </w:r>
          </w:p>
        </w:tc>
        <w:tc>
          <w:tcPr>
            <w:tcW w:w="3546" w:type="dxa"/>
            <w:tcMar/>
          </w:tcPr>
          <w:p w:rsidR="00EC390F" w:rsidP="00EC390F" w:rsidRDefault="00EC390F" w14:paraId="6C880E39" w14:textId="6FC42F5C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3A968842" w14:textId="77777777"/>
        </w:tc>
        <w:tc>
          <w:tcPr>
            <w:tcW w:w="2846" w:type="dxa"/>
            <w:tcMar/>
          </w:tcPr>
          <w:p w:rsidRPr="00ED7C62" w:rsidR="00EC390F" w:rsidP="00EC390F" w:rsidRDefault="00EC390F" w14:paraId="3BF62704" w14:textId="77777777"/>
        </w:tc>
      </w:tr>
      <w:tr w:rsidRPr="00ED7C62" w:rsidR="00EC390F" w:rsidTr="1FCA3F0E" w14:paraId="53E86CB0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54592939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7B8F4400" w14:textId="00C0A093">
            <w:r w:rsidR="6D5C099C">
              <w:rPr/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42309B1A" w14:textId="5459E025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5DBB0BE3" w14:textId="77777777"/>
        </w:tc>
        <w:tc>
          <w:tcPr>
            <w:tcW w:w="2846" w:type="dxa"/>
            <w:tcMar/>
          </w:tcPr>
          <w:p w:rsidRPr="00ED7C62" w:rsidR="00EC390F" w:rsidP="00EC390F" w:rsidRDefault="00EC390F" w14:paraId="6BC3DC54" w14:textId="77777777"/>
        </w:tc>
      </w:tr>
      <w:tr w:rsidRPr="00ED7C62" w:rsidR="00EC390F" w:rsidTr="1FCA3F0E" w14:paraId="3FE6E1B6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169E849D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5A524B5B" w14:textId="7783D40C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2221D779" w14:textId="16F8D1DF">
            <w:r w:rsidRPr="00ED7C62">
              <w:t>S</w:t>
            </w:r>
            <w:r>
              <w:t>t</w:t>
            </w:r>
            <w:r w:rsidRPr="00ED7C62">
              <w:t>adfest</w:t>
            </w:r>
            <w:r>
              <w:t xml:space="preserve">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075408A3" w14:textId="77777777"/>
        </w:tc>
        <w:tc>
          <w:tcPr>
            <w:tcW w:w="2846" w:type="dxa"/>
            <w:tcMar/>
          </w:tcPr>
          <w:p w:rsidRPr="00ED7C62" w:rsidR="00EC390F" w:rsidP="00EC390F" w:rsidRDefault="00EC390F" w14:paraId="3DDC1A39" w14:textId="77777777"/>
        </w:tc>
      </w:tr>
      <w:tr w:rsidRPr="00ED7C62" w:rsidR="00EC390F" w:rsidTr="1FCA3F0E" w14:paraId="0FC5FCD3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176DD744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6BE7FE81" w14:textId="176AD390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3E1B7A8C" w14:textId="62981719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3F39250D" w14:textId="77777777"/>
        </w:tc>
        <w:tc>
          <w:tcPr>
            <w:tcW w:w="2846" w:type="dxa"/>
            <w:tcMar/>
          </w:tcPr>
          <w:p w:rsidRPr="00ED7C62" w:rsidR="00EC390F" w:rsidP="00EC390F" w:rsidRDefault="00EC390F" w14:paraId="0E4F358C" w14:textId="77777777"/>
        </w:tc>
      </w:tr>
      <w:tr w:rsidRPr="00ED7C62" w:rsidR="00EC390F" w:rsidTr="1FCA3F0E" w14:paraId="72E26398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3980F0A3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4A31F3" w14:paraId="229C69B8" w14:textId="14D9F3D9">
            <w:r w:rsidR="6E506D73">
              <w:rPr/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65907CC7" w14:textId="7FBB1808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730FBC53" w14:textId="77777777"/>
        </w:tc>
        <w:tc>
          <w:tcPr>
            <w:tcW w:w="2846" w:type="dxa"/>
            <w:tcMar/>
          </w:tcPr>
          <w:p w:rsidRPr="00ED7C62" w:rsidR="00EC390F" w:rsidP="00EC390F" w:rsidRDefault="00EC390F" w14:paraId="3DB8BAC8" w14:textId="77777777"/>
        </w:tc>
      </w:tr>
      <w:tr w:rsidRPr="00ED7C62" w:rsidR="00EC390F" w:rsidTr="1FCA3F0E" w14:paraId="796C6F9F" w14:textId="77777777">
        <w:trPr>
          <w:trHeight w:val="300"/>
        </w:trPr>
        <w:tc>
          <w:tcPr>
            <w:tcW w:w="1065" w:type="dxa"/>
            <w:tcMar/>
          </w:tcPr>
          <w:p w:rsidRPr="00ED7C62" w:rsidR="00EC390F" w:rsidP="00EC390F" w:rsidRDefault="00EC390F" w14:paraId="7213AF5C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783B410C" w14:textId="3B20096F">
            <w:r>
              <w:t>A</w:t>
            </w:r>
          </w:p>
        </w:tc>
        <w:tc>
          <w:tcPr>
            <w:tcW w:w="3546" w:type="dxa"/>
            <w:tcMar/>
          </w:tcPr>
          <w:p w:rsidR="00EC390F" w:rsidP="00EC390F" w:rsidRDefault="00EC390F" w14:paraId="143B6777" w14:textId="4795F812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45FD0EAE" w14:textId="77777777"/>
        </w:tc>
        <w:tc>
          <w:tcPr>
            <w:tcW w:w="2846" w:type="dxa"/>
            <w:tcMar/>
          </w:tcPr>
          <w:p w:rsidRPr="00ED7C62" w:rsidR="00EC390F" w:rsidP="00EC390F" w:rsidRDefault="00EC390F" w14:paraId="182909DF" w14:textId="77777777"/>
        </w:tc>
      </w:tr>
      <w:tr w:rsidRPr="00ED7C62" w:rsidR="00EC390F" w:rsidTr="1FCA3F0E" w14:paraId="106FA0D1" w14:textId="77777777">
        <w:trPr>
          <w:trHeight w:val="315"/>
        </w:trPr>
        <w:tc>
          <w:tcPr>
            <w:tcW w:w="1065" w:type="dxa"/>
            <w:tcMar/>
          </w:tcPr>
          <w:p w:rsidRPr="00ED7C62" w:rsidR="00EC390F" w:rsidP="00EC390F" w:rsidRDefault="00EC390F" w14:paraId="4750E879" w14:textId="77777777">
            <w:pPr>
              <w:pStyle w:val="Listeavsnitt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640" w:type="dxa"/>
            <w:tcMar/>
          </w:tcPr>
          <w:p w:rsidRPr="00ED7C62" w:rsidR="00EC390F" w:rsidP="00EC390F" w:rsidRDefault="00EC390F" w14:paraId="05F35735" w14:textId="116B04C6">
            <w:r w:rsidR="4D5EAFB1">
              <w:rPr/>
              <w:t>B</w:t>
            </w:r>
          </w:p>
        </w:tc>
        <w:tc>
          <w:tcPr>
            <w:tcW w:w="3546" w:type="dxa"/>
            <w:tcMar/>
          </w:tcPr>
          <w:p w:rsidR="00EC390F" w:rsidP="00EC390F" w:rsidRDefault="00EC390F" w14:paraId="63653949" w14:textId="7314468D">
            <w:r>
              <w:t>Stadfest oppfylling</w:t>
            </w:r>
          </w:p>
        </w:tc>
        <w:tc>
          <w:tcPr>
            <w:tcW w:w="965" w:type="dxa"/>
            <w:tcMar/>
          </w:tcPr>
          <w:p w:rsidRPr="00ED7C62" w:rsidR="00EC390F" w:rsidP="00EC390F" w:rsidRDefault="00EC390F" w14:paraId="3D5385BA" w14:textId="77777777"/>
        </w:tc>
        <w:tc>
          <w:tcPr>
            <w:tcW w:w="2846" w:type="dxa"/>
            <w:tcMar/>
          </w:tcPr>
          <w:p w:rsidRPr="00ED7C62" w:rsidR="00EC390F" w:rsidP="00EC390F" w:rsidRDefault="00EC390F" w14:paraId="483E131A" w14:textId="77777777"/>
        </w:tc>
      </w:tr>
      <w:tr w:rsidR="34184DE4" w:rsidTr="1FCA3F0E" w14:paraId="651A0C00">
        <w:trPr>
          <w:trHeight w:val="435"/>
        </w:trPr>
        <w:tc>
          <w:tcPr>
            <w:tcW w:w="1065" w:type="dxa"/>
            <w:tcMar/>
          </w:tcPr>
          <w:p w:rsidR="25D2F929" w:rsidP="34184DE4" w:rsidRDefault="25D2F929" w14:paraId="47C45690" w14:textId="13CCBA97">
            <w:pPr>
              <w:pStyle w:val="Normal"/>
              <w:ind w:left="0"/>
            </w:pPr>
            <w:r w:rsidR="25D2F929">
              <w:rPr/>
              <w:t>34.</w:t>
            </w:r>
          </w:p>
        </w:tc>
        <w:tc>
          <w:tcPr>
            <w:tcW w:w="640" w:type="dxa"/>
            <w:tcMar/>
          </w:tcPr>
          <w:p w:rsidR="25D2F929" w:rsidP="34184DE4" w:rsidRDefault="25D2F929" w14:paraId="05447097" w14:textId="3DD40609">
            <w:pPr>
              <w:pStyle w:val="Normal"/>
            </w:pPr>
            <w:r w:rsidR="5B5B91B5">
              <w:rPr/>
              <w:t>A</w:t>
            </w:r>
          </w:p>
        </w:tc>
        <w:tc>
          <w:tcPr>
            <w:tcW w:w="3546" w:type="dxa"/>
            <w:tcMar/>
          </w:tcPr>
          <w:p w:rsidR="25D2F929" w:rsidP="34184DE4" w:rsidRDefault="25D2F929" w14:paraId="6D00A48A" w14:textId="312D1026">
            <w:pPr>
              <w:pStyle w:val="Normal"/>
            </w:pPr>
            <w:r w:rsidR="25D2F929">
              <w:rPr/>
              <w:t>Stadfest oppfylling</w:t>
            </w:r>
          </w:p>
        </w:tc>
        <w:tc>
          <w:tcPr>
            <w:tcW w:w="965" w:type="dxa"/>
            <w:tcMar/>
          </w:tcPr>
          <w:p w:rsidR="34184DE4" w:rsidP="34184DE4" w:rsidRDefault="34184DE4" w14:paraId="514F98E4" w14:textId="1A1F6380">
            <w:pPr>
              <w:pStyle w:val="Normal"/>
            </w:pPr>
          </w:p>
        </w:tc>
        <w:tc>
          <w:tcPr>
            <w:tcW w:w="2846" w:type="dxa"/>
            <w:tcMar/>
          </w:tcPr>
          <w:p w:rsidR="34184DE4" w:rsidP="34184DE4" w:rsidRDefault="34184DE4" w14:paraId="74CF755A" w14:textId="35CD8006">
            <w:pPr>
              <w:pStyle w:val="Normal"/>
            </w:pPr>
          </w:p>
        </w:tc>
      </w:tr>
      <w:tr w:rsidR="1FCA3F0E" w:rsidTr="1FCA3F0E" w14:paraId="2B41173D">
        <w:trPr>
          <w:trHeight w:val="300"/>
        </w:trPr>
        <w:tc>
          <w:tcPr>
            <w:tcW w:w="1065" w:type="dxa"/>
            <w:tcMar/>
          </w:tcPr>
          <w:p w:rsidR="778146C1" w:rsidP="1FCA3F0E" w:rsidRDefault="778146C1" w14:paraId="3516BC0E" w14:textId="34C72414">
            <w:pPr>
              <w:pStyle w:val="Normal"/>
              <w:widowControl w:val="0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FCA3F0E" w:rsidR="778146C1">
              <w:rPr>
                <w:sz w:val="22"/>
                <w:szCs w:val="22"/>
              </w:rPr>
              <w:t>35.</w:t>
            </w:r>
          </w:p>
        </w:tc>
        <w:tc>
          <w:tcPr>
            <w:tcW w:w="640" w:type="dxa"/>
            <w:tcMar/>
          </w:tcPr>
          <w:p w:rsidR="4548A156" w:rsidRDefault="4548A156" w14:paraId="2E05BD53" w14:textId="27E5C94B">
            <w:r w:rsidR="4548A156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1032D599" w14:textId="78EDDFBF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6F669D98"/>
        </w:tc>
        <w:tc>
          <w:tcPr>
            <w:tcW w:w="2846" w:type="dxa"/>
            <w:tcMar/>
          </w:tcPr>
          <w:p w:rsidR="1FCA3F0E" w:rsidRDefault="1FCA3F0E" w14:paraId="102C9397"/>
        </w:tc>
      </w:tr>
      <w:tr w:rsidR="1FCA3F0E" w:rsidTr="1FCA3F0E" w14:paraId="3DD5C2E1">
        <w:trPr>
          <w:trHeight w:val="300"/>
        </w:trPr>
        <w:tc>
          <w:tcPr>
            <w:tcW w:w="1065" w:type="dxa"/>
            <w:tcMar/>
          </w:tcPr>
          <w:p w:rsidR="5E1631B8" w:rsidP="1FCA3F0E" w:rsidRDefault="5E1631B8" w14:paraId="17A32012" w14:textId="7331A528">
            <w:pPr>
              <w:pStyle w:val="Normal"/>
              <w:widowControl w:val="0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FCA3F0E" w:rsidR="5E1631B8">
              <w:rPr>
                <w:sz w:val="22"/>
                <w:szCs w:val="22"/>
              </w:rPr>
              <w:t>36.</w:t>
            </w:r>
          </w:p>
        </w:tc>
        <w:tc>
          <w:tcPr>
            <w:tcW w:w="640" w:type="dxa"/>
            <w:tcMar/>
          </w:tcPr>
          <w:p w:rsidR="0348C08A" w:rsidRDefault="0348C08A" w14:paraId="67C1DE82" w14:textId="095F2F40">
            <w:r w:rsidR="0348C08A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484ABFC0" w14:textId="58ADAD9A">
            <w:r w:rsidR="1FCA3F0E">
              <w:rPr/>
              <w:t>S</w:t>
            </w:r>
            <w:r w:rsidR="1FCA3F0E">
              <w:rPr/>
              <w:t>t</w:t>
            </w:r>
            <w:r w:rsidR="1FCA3F0E">
              <w:rPr/>
              <w:t>adfest</w:t>
            </w:r>
            <w:r w:rsidR="1FCA3F0E">
              <w:rPr/>
              <w:t xml:space="preserve"> oppfylling</w:t>
            </w:r>
          </w:p>
        </w:tc>
        <w:tc>
          <w:tcPr>
            <w:tcW w:w="965" w:type="dxa"/>
            <w:tcMar/>
          </w:tcPr>
          <w:p w:rsidR="1FCA3F0E" w:rsidRDefault="1FCA3F0E" w14:paraId="376404A7"/>
        </w:tc>
        <w:tc>
          <w:tcPr>
            <w:tcW w:w="2846" w:type="dxa"/>
            <w:tcMar/>
          </w:tcPr>
          <w:p w:rsidR="1FCA3F0E" w:rsidRDefault="1FCA3F0E" w14:paraId="466ED217"/>
        </w:tc>
      </w:tr>
      <w:tr w:rsidR="1FCA3F0E" w:rsidTr="1FCA3F0E" w14:paraId="5A252D2C">
        <w:trPr>
          <w:trHeight w:val="300"/>
        </w:trPr>
        <w:tc>
          <w:tcPr>
            <w:tcW w:w="1065" w:type="dxa"/>
            <w:tcMar/>
          </w:tcPr>
          <w:p w:rsidR="6562695C" w:rsidP="1FCA3F0E" w:rsidRDefault="6562695C" w14:paraId="48A9221C" w14:textId="1A20F984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6562695C">
              <w:rPr>
                <w:sz w:val="22"/>
                <w:szCs w:val="22"/>
              </w:rPr>
              <w:t>37.</w:t>
            </w:r>
          </w:p>
        </w:tc>
        <w:tc>
          <w:tcPr>
            <w:tcW w:w="640" w:type="dxa"/>
            <w:tcMar/>
          </w:tcPr>
          <w:p w:rsidR="1FCA3F0E" w:rsidRDefault="1FCA3F0E" w14:paraId="3CB12DFB" w14:textId="1ED2B3F0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41BC631C" w14:textId="19E9E50F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3C36ED28"/>
        </w:tc>
        <w:tc>
          <w:tcPr>
            <w:tcW w:w="2846" w:type="dxa"/>
            <w:tcMar/>
          </w:tcPr>
          <w:p w:rsidR="1FCA3F0E" w:rsidRDefault="1FCA3F0E" w14:paraId="7BBA3712"/>
        </w:tc>
      </w:tr>
      <w:tr w:rsidR="1FCA3F0E" w:rsidTr="1FCA3F0E" w14:paraId="0E7F32A2">
        <w:trPr>
          <w:trHeight w:val="300"/>
        </w:trPr>
        <w:tc>
          <w:tcPr>
            <w:tcW w:w="1065" w:type="dxa"/>
            <w:tcMar/>
          </w:tcPr>
          <w:p w:rsidR="322882F2" w:rsidP="1FCA3F0E" w:rsidRDefault="322882F2" w14:paraId="6F01CCFF" w14:textId="3F412C0B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322882F2">
              <w:rPr>
                <w:sz w:val="22"/>
                <w:szCs w:val="22"/>
              </w:rPr>
              <w:t>38.</w:t>
            </w:r>
          </w:p>
        </w:tc>
        <w:tc>
          <w:tcPr>
            <w:tcW w:w="640" w:type="dxa"/>
            <w:tcMar/>
          </w:tcPr>
          <w:p w:rsidR="1FCA3F0E" w:rsidRDefault="1FCA3F0E" w14:paraId="2C149EC7" w14:textId="144DC539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0F02FA3B" w14:textId="3D052A72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15193335"/>
        </w:tc>
        <w:tc>
          <w:tcPr>
            <w:tcW w:w="2846" w:type="dxa"/>
            <w:tcMar/>
          </w:tcPr>
          <w:p w:rsidR="1FCA3F0E" w:rsidRDefault="1FCA3F0E" w14:paraId="5B375CBB"/>
        </w:tc>
      </w:tr>
      <w:tr w:rsidR="1FCA3F0E" w:rsidTr="1FCA3F0E" w14:paraId="5D91F0A7">
        <w:trPr>
          <w:trHeight w:val="300"/>
        </w:trPr>
        <w:tc>
          <w:tcPr>
            <w:tcW w:w="1065" w:type="dxa"/>
            <w:tcMar/>
          </w:tcPr>
          <w:p w:rsidR="72A3AFC7" w:rsidP="1FCA3F0E" w:rsidRDefault="72A3AFC7" w14:paraId="726F8660" w14:textId="02CBF407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72A3AFC7">
              <w:rPr>
                <w:sz w:val="22"/>
                <w:szCs w:val="22"/>
              </w:rPr>
              <w:t>39.</w:t>
            </w:r>
          </w:p>
        </w:tc>
        <w:tc>
          <w:tcPr>
            <w:tcW w:w="640" w:type="dxa"/>
            <w:tcMar/>
          </w:tcPr>
          <w:p w:rsidR="1FCA3F0E" w:rsidRDefault="1FCA3F0E" w14:paraId="32C19B45" w14:textId="6D619F29">
            <w:r w:rsidR="1FCA3F0E">
              <w:rPr/>
              <w:t>B</w:t>
            </w:r>
          </w:p>
        </w:tc>
        <w:tc>
          <w:tcPr>
            <w:tcW w:w="3546" w:type="dxa"/>
            <w:tcMar/>
          </w:tcPr>
          <w:p w:rsidR="1FCA3F0E" w:rsidRDefault="1FCA3F0E" w14:paraId="7715DDCE" w14:textId="0A3A2186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457BEA35"/>
        </w:tc>
        <w:tc>
          <w:tcPr>
            <w:tcW w:w="2846" w:type="dxa"/>
            <w:tcMar/>
          </w:tcPr>
          <w:p w:rsidR="1FCA3F0E" w:rsidRDefault="1FCA3F0E" w14:paraId="22AD10CA"/>
        </w:tc>
      </w:tr>
      <w:tr w:rsidR="1FCA3F0E" w:rsidTr="1FCA3F0E" w14:paraId="052B84D5">
        <w:trPr>
          <w:trHeight w:val="300"/>
        </w:trPr>
        <w:tc>
          <w:tcPr>
            <w:tcW w:w="1065" w:type="dxa"/>
            <w:tcMar/>
          </w:tcPr>
          <w:p w:rsidR="4A642DA3" w:rsidP="1FCA3F0E" w:rsidRDefault="4A642DA3" w14:paraId="65E2E76E" w14:textId="34B848EE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4A642DA3">
              <w:rPr>
                <w:sz w:val="22"/>
                <w:szCs w:val="22"/>
              </w:rPr>
              <w:t>40.</w:t>
            </w:r>
          </w:p>
        </w:tc>
        <w:tc>
          <w:tcPr>
            <w:tcW w:w="640" w:type="dxa"/>
            <w:tcMar/>
          </w:tcPr>
          <w:p w:rsidR="1FCA3F0E" w:rsidRDefault="1FCA3F0E" w14:paraId="5EB6981C" w14:textId="709F82D0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08EEB2FD" w14:textId="7324B771">
            <w:r w:rsidR="1FCA3F0E">
              <w:rPr/>
              <w:t>S</w:t>
            </w:r>
            <w:r w:rsidR="1FCA3F0E">
              <w:rPr/>
              <w:t>t</w:t>
            </w:r>
            <w:r w:rsidR="1FCA3F0E">
              <w:rPr/>
              <w:t>adfest</w:t>
            </w:r>
            <w:r w:rsidR="1FCA3F0E">
              <w:rPr/>
              <w:t xml:space="preserve"> oppfylling</w:t>
            </w:r>
          </w:p>
        </w:tc>
        <w:tc>
          <w:tcPr>
            <w:tcW w:w="965" w:type="dxa"/>
            <w:tcMar/>
          </w:tcPr>
          <w:p w:rsidR="1FCA3F0E" w:rsidRDefault="1FCA3F0E" w14:paraId="437567B4"/>
        </w:tc>
        <w:tc>
          <w:tcPr>
            <w:tcW w:w="2846" w:type="dxa"/>
            <w:tcMar/>
          </w:tcPr>
          <w:p w:rsidR="1FCA3F0E" w:rsidRDefault="1FCA3F0E" w14:paraId="52A88B3D"/>
        </w:tc>
      </w:tr>
      <w:tr w:rsidR="1FCA3F0E" w:rsidTr="1FCA3F0E" w14:paraId="79C176CF">
        <w:trPr>
          <w:trHeight w:val="300"/>
        </w:trPr>
        <w:tc>
          <w:tcPr>
            <w:tcW w:w="1065" w:type="dxa"/>
            <w:tcMar/>
          </w:tcPr>
          <w:p w:rsidR="22C01A27" w:rsidP="1FCA3F0E" w:rsidRDefault="22C01A27" w14:paraId="41AA89AC" w14:textId="7210FFA6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22C01A27">
              <w:rPr>
                <w:sz w:val="22"/>
                <w:szCs w:val="22"/>
              </w:rPr>
              <w:t>41.</w:t>
            </w:r>
          </w:p>
        </w:tc>
        <w:tc>
          <w:tcPr>
            <w:tcW w:w="640" w:type="dxa"/>
            <w:tcMar/>
          </w:tcPr>
          <w:p w:rsidR="1FCA3F0E" w:rsidRDefault="1FCA3F0E" w14:paraId="3AE54B5C" w14:textId="326A48D8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59EED3CC" w14:textId="6856A640">
            <w:r w:rsidR="1FCA3F0E">
              <w:rPr/>
              <w:t>Stadfest oppfylling</w:t>
            </w:r>
            <w:r>
              <w:br/>
            </w:r>
            <w:r w:rsidR="1FCA3F0E">
              <w:rPr/>
              <w:t>Dokumentasjonskrav</w:t>
            </w:r>
          </w:p>
        </w:tc>
        <w:tc>
          <w:tcPr>
            <w:tcW w:w="965" w:type="dxa"/>
            <w:tcMar/>
          </w:tcPr>
          <w:p w:rsidR="1FCA3F0E" w:rsidRDefault="1FCA3F0E" w14:paraId="4970AB0E"/>
        </w:tc>
        <w:tc>
          <w:tcPr>
            <w:tcW w:w="2846" w:type="dxa"/>
            <w:tcMar/>
          </w:tcPr>
          <w:p w:rsidR="1FCA3F0E" w:rsidRDefault="1FCA3F0E" w14:paraId="1660251D"/>
        </w:tc>
      </w:tr>
      <w:tr w:rsidR="1FCA3F0E" w:rsidTr="1FCA3F0E" w14:paraId="6FA21AAA">
        <w:trPr>
          <w:trHeight w:val="300"/>
        </w:trPr>
        <w:tc>
          <w:tcPr>
            <w:tcW w:w="1065" w:type="dxa"/>
            <w:tcMar/>
          </w:tcPr>
          <w:p w:rsidR="0BF229B1" w:rsidP="1FCA3F0E" w:rsidRDefault="0BF229B1" w14:paraId="2902F4B2" w14:textId="4EC37C37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0BF229B1">
              <w:rPr>
                <w:sz w:val="22"/>
                <w:szCs w:val="22"/>
              </w:rPr>
              <w:t>42.</w:t>
            </w:r>
          </w:p>
        </w:tc>
        <w:tc>
          <w:tcPr>
            <w:tcW w:w="640" w:type="dxa"/>
            <w:tcMar/>
          </w:tcPr>
          <w:p w:rsidR="1FCA3F0E" w:rsidRDefault="1FCA3F0E" w14:paraId="22061126" w14:textId="7260E280">
            <w:r w:rsidR="1FCA3F0E">
              <w:rPr/>
              <w:t>B</w:t>
            </w:r>
          </w:p>
        </w:tc>
        <w:tc>
          <w:tcPr>
            <w:tcW w:w="3546" w:type="dxa"/>
            <w:tcMar/>
          </w:tcPr>
          <w:p w:rsidR="1FCA3F0E" w:rsidRDefault="1FCA3F0E" w14:paraId="7F524419" w14:textId="6FC42F5C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45EB09A1"/>
        </w:tc>
        <w:tc>
          <w:tcPr>
            <w:tcW w:w="2846" w:type="dxa"/>
            <w:tcMar/>
          </w:tcPr>
          <w:p w:rsidR="1FCA3F0E" w:rsidRDefault="1FCA3F0E" w14:paraId="3B979BBF"/>
        </w:tc>
      </w:tr>
      <w:tr w:rsidR="1FCA3F0E" w:rsidTr="1FCA3F0E" w14:paraId="09E14A1F">
        <w:trPr>
          <w:trHeight w:val="300"/>
        </w:trPr>
        <w:tc>
          <w:tcPr>
            <w:tcW w:w="1065" w:type="dxa"/>
            <w:tcMar/>
          </w:tcPr>
          <w:p w:rsidR="5472E0DA" w:rsidP="1FCA3F0E" w:rsidRDefault="5472E0DA" w14:paraId="5297195A" w14:textId="3E57D03B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5472E0DA">
              <w:rPr>
                <w:sz w:val="22"/>
                <w:szCs w:val="22"/>
              </w:rPr>
              <w:t>43.</w:t>
            </w:r>
          </w:p>
        </w:tc>
        <w:tc>
          <w:tcPr>
            <w:tcW w:w="640" w:type="dxa"/>
            <w:tcMar/>
          </w:tcPr>
          <w:p w:rsidR="1FCA3F0E" w:rsidRDefault="1FCA3F0E" w14:paraId="0F7D6E5F" w14:textId="00C0A093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3AEE9124" w14:textId="5459E025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3588A011"/>
        </w:tc>
        <w:tc>
          <w:tcPr>
            <w:tcW w:w="2846" w:type="dxa"/>
            <w:tcMar/>
          </w:tcPr>
          <w:p w:rsidR="1FCA3F0E" w:rsidRDefault="1FCA3F0E" w14:paraId="6C9F7B15"/>
        </w:tc>
      </w:tr>
      <w:tr w:rsidR="1FCA3F0E" w:rsidTr="1FCA3F0E" w14:paraId="4B357353">
        <w:trPr>
          <w:trHeight w:val="300"/>
        </w:trPr>
        <w:tc>
          <w:tcPr>
            <w:tcW w:w="1065" w:type="dxa"/>
            <w:tcMar/>
          </w:tcPr>
          <w:p w:rsidR="22438233" w:rsidP="1FCA3F0E" w:rsidRDefault="22438233" w14:paraId="66C72274" w14:textId="73303AAA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22438233">
              <w:rPr>
                <w:sz w:val="22"/>
                <w:szCs w:val="22"/>
              </w:rPr>
              <w:t>44.</w:t>
            </w:r>
          </w:p>
        </w:tc>
        <w:tc>
          <w:tcPr>
            <w:tcW w:w="640" w:type="dxa"/>
            <w:tcMar/>
          </w:tcPr>
          <w:p w:rsidR="1FCA3F0E" w:rsidRDefault="1FCA3F0E" w14:paraId="61E377F9" w14:textId="7783D40C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57721C3F" w14:textId="16F8D1DF">
            <w:r w:rsidR="1FCA3F0E">
              <w:rPr/>
              <w:t>S</w:t>
            </w:r>
            <w:r w:rsidR="1FCA3F0E">
              <w:rPr/>
              <w:t>t</w:t>
            </w:r>
            <w:r w:rsidR="1FCA3F0E">
              <w:rPr/>
              <w:t>adfest</w:t>
            </w:r>
            <w:r w:rsidR="1FCA3F0E">
              <w:rPr/>
              <w:t xml:space="preserve"> oppfylling</w:t>
            </w:r>
          </w:p>
        </w:tc>
        <w:tc>
          <w:tcPr>
            <w:tcW w:w="965" w:type="dxa"/>
            <w:tcMar/>
          </w:tcPr>
          <w:p w:rsidR="1FCA3F0E" w:rsidRDefault="1FCA3F0E" w14:paraId="5F069BF3"/>
        </w:tc>
        <w:tc>
          <w:tcPr>
            <w:tcW w:w="2846" w:type="dxa"/>
            <w:tcMar/>
          </w:tcPr>
          <w:p w:rsidR="1FCA3F0E" w:rsidRDefault="1FCA3F0E" w14:paraId="048B9895"/>
        </w:tc>
      </w:tr>
      <w:tr w:rsidR="1FCA3F0E" w:rsidTr="1FCA3F0E" w14:paraId="32CD1F45">
        <w:trPr>
          <w:trHeight w:val="300"/>
        </w:trPr>
        <w:tc>
          <w:tcPr>
            <w:tcW w:w="1065" w:type="dxa"/>
            <w:tcMar/>
          </w:tcPr>
          <w:p w:rsidR="33DA84E4" w:rsidP="1FCA3F0E" w:rsidRDefault="33DA84E4" w14:paraId="144A83BA" w14:textId="046122AB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33DA84E4">
              <w:rPr>
                <w:sz w:val="22"/>
                <w:szCs w:val="22"/>
              </w:rPr>
              <w:t>45.</w:t>
            </w:r>
          </w:p>
        </w:tc>
        <w:tc>
          <w:tcPr>
            <w:tcW w:w="640" w:type="dxa"/>
            <w:tcMar/>
          </w:tcPr>
          <w:p w:rsidR="1FCA3F0E" w:rsidRDefault="1FCA3F0E" w14:paraId="4766E0FB" w14:textId="176AD390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2BE6502E" w14:textId="62981719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4D48F745"/>
        </w:tc>
        <w:tc>
          <w:tcPr>
            <w:tcW w:w="2846" w:type="dxa"/>
            <w:tcMar/>
          </w:tcPr>
          <w:p w:rsidR="1FCA3F0E" w:rsidRDefault="1FCA3F0E" w14:paraId="0F97E262"/>
        </w:tc>
      </w:tr>
      <w:tr w:rsidR="1FCA3F0E" w:rsidTr="1FCA3F0E" w14:paraId="22ADA96A">
        <w:trPr>
          <w:trHeight w:val="300"/>
        </w:trPr>
        <w:tc>
          <w:tcPr>
            <w:tcW w:w="1065" w:type="dxa"/>
            <w:tcMar/>
          </w:tcPr>
          <w:p w:rsidR="105E4413" w:rsidP="1FCA3F0E" w:rsidRDefault="105E4413" w14:paraId="12B6C202" w14:textId="05C6B3EA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05E4413">
              <w:rPr>
                <w:sz w:val="22"/>
                <w:szCs w:val="22"/>
              </w:rPr>
              <w:t>46.</w:t>
            </w:r>
          </w:p>
        </w:tc>
        <w:tc>
          <w:tcPr>
            <w:tcW w:w="640" w:type="dxa"/>
            <w:tcMar/>
          </w:tcPr>
          <w:p w:rsidR="3B5E8A3A" w:rsidRDefault="3B5E8A3A" w14:paraId="75E16AC7" w14:textId="107F9405">
            <w:r w:rsidR="3B5E8A3A">
              <w:rPr/>
              <w:t>B</w:t>
            </w:r>
          </w:p>
        </w:tc>
        <w:tc>
          <w:tcPr>
            <w:tcW w:w="3546" w:type="dxa"/>
            <w:tcMar/>
          </w:tcPr>
          <w:p w:rsidR="1FCA3F0E" w:rsidRDefault="1FCA3F0E" w14:paraId="2FB1A944" w14:textId="7FBB1808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6D556EA4"/>
        </w:tc>
        <w:tc>
          <w:tcPr>
            <w:tcW w:w="2846" w:type="dxa"/>
            <w:tcMar/>
          </w:tcPr>
          <w:p w:rsidR="1FCA3F0E" w:rsidRDefault="1FCA3F0E" w14:paraId="663C6DF4"/>
        </w:tc>
      </w:tr>
      <w:tr w:rsidR="1FCA3F0E" w:rsidTr="1FCA3F0E" w14:paraId="4550A0F6">
        <w:trPr>
          <w:trHeight w:val="300"/>
        </w:trPr>
        <w:tc>
          <w:tcPr>
            <w:tcW w:w="1065" w:type="dxa"/>
            <w:tcMar/>
          </w:tcPr>
          <w:p w:rsidR="138344E8" w:rsidP="1FCA3F0E" w:rsidRDefault="138344E8" w14:paraId="02C5AD09" w14:textId="4081A9D0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38344E8">
              <w:rPr>
                <w:sz w:val="22"/>
                <w:szCs w:val="22"/>
              </w:rPr>
              <w:t>47.</w:t>
            </w:r>
          </w:p>
        </w:tc>
        <w:tc>
          <w:tcPr>
            <w:tcW w:w="640" w:type="dxa"/>
            <w:tcMar/>
          </w:tcPr>
          <w:p w:rsidR="1FCA3F0E" w:rsidRDefault="1FCA3F0E" w14:paraId="3DA465DD" w14:textId="3B20096F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5DC2D392" w14:textId="4795F812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30FF7FE2"/>
        </w:tc>
        <w:tc>
          <w:tcPr>
            <w:tcW w:w="2846" w:type="dxa"/>
            <w:tcMar/>
          </w:tcPr>
          <w:p w:rsidR="1FCA3F0E" w:rsidRDefault="1FCA3F0E" w14:paraId="57821082"/>
        </w:tc>
      </w:tr>
      <w:tr w:rsidR="1FCA3F0E" w:rsidTr="1FCA3F0E" w14:paraId="0EA31E06">
        <w:trPr>
          <w:trHeight w:val="315"/>
        </w:trPr>
        <w:tc>
          <w:tcPr>
            <w:tcW w:w="1065" w:type="dxa"/>
            <w:tcMar/>
          </w:tcPr>
          <w:p w:rsidR="5EBCCE98" w:rsidP="1FCA3F0E" w:rsidRDefault="5EBCCE98" w14:paraId="4E85BC4E" w14:textId="756138C5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5EBCCE98">
              <w:rPr>
                <w:sz w:val="22"/>
                <w:szCs w:val="22"/>
              </w:rPr>
              <w:t>48.</w:t>
            </w:r>
          </w:p>
        </w:tc>
        <w:tc>
          <w:tcPr>
            <w:tcW w:w="640" w:type="dxa"/>
            <w:tcMar/>
          </w:tcPr>
          <w:p w:rsidR="28A1ED78" w:rsidRDefault="28A1ED78" w14:paraId="47F4B6D6" w14:textId="3235D654">
            <w:r w:rsidR="28A1ED78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09AEBCF9" w14:textId="7314468D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66C164AB"/>
        </w:tc>
        <w:tc>
          <w:tcPr>
            <w:tcW w:w="2846" w:type="dxa"/>
            <w:tcMar/>
          </w:tcPr>
          <w:p w:rsidR="1FCA3F0E" w:rsidRDefault="1FCA3F0E" w14:paraId="61C5D76F"/>
        </w:tc>
      </w:tr>
      <w:tr w:rsidR="1FCA3F0E" w:rsidTr="1FCA3F0E" w14:paraId="458F0868">
        <w:trPr>
          <w:trHeight w:val="435"/>
        </w:trPr>
        <w:tc>
          <w:tcPr>
            <w:tcW w:w="1065" w:type="dxa"/>
            <w:tcMar/>
          </w:tcPr>
          <w:p w:rsidR="45673313" w:rsidP="1FCA3F0E" w:rsidRDefault="45673313" w14:paraId="38856C80" w14:textId="1C4CD37A">
            <w:pPr>
              <w:pStyle w:val="Normal"/>
              <w:ind w:left="0"/>
            </w:pPr>
            <w:r w:rsidR="45673313">
              <w:rPr/>
              <w:t>49.</w:t>
            </w:r>
          </w:p>
        </w:tc>
        <w:tc>
          <w:tcPr>
            <w:tcW w:w="640" w:type="dxa"/>
            <w:tcMar/>
          </w:tcPr>
          <w:p w:rsidR="1FCA3F0E" w:rsidP="1FCA3F0E" w:rsidRDefault="1FCA3F0E" w14:paraId="7B78FE29" w14:textId="3DD40609">
            <w:pPr>
              <w:pStyle w:val="Normal"/>
            </w:pPr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P="1FCA3F0E" w:rsidRDefault="1FCA3F0E" w14:paraId="2BC3BFAE" w14:textId="312D1026">
            <w:pPr>
              <w:pStyle w:val="Normal"/>
            </w:pPr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P="1FCA3F0E" w:rsidRDefault="1FCA3F0E" w14:paraId="3AD2B2C4" w14:textId="1A1F6380">
            <w:pPr>
              <w:pStyle w:val="Normal"/>
            </w:pPr>
          </w:p>
        </w:tc>
        <w:tc>
          <w:tcPr>
            <w:tcW w:w="2846" w:type="dxa"/>
            <w:tcMar/>
          </w:tcPr>
          <w:p w:rsidR="1FCA3F0E" w:rsidP="1FCA3F0E" w:rsidRDefault="1FCA3F0E" w14:paraId="138B9E3F" w14:textId="35CD8006">
            <w:pPr>
              <w:pStyle w:val="Normal"/>
            </w:pPr>
          </w:p>
        </w:tc>
      </w:tr>
      <w:tr w:rsidR="1FCA3F0E" w:rsidTr="1FCA3F0E" w14:paraId="77AA62EC">
        <w:trPr>
          <w:trHeight w:val="300"/>
        </w:trPr>
        <w:tc>
          <w:tcPr>
            <w:tcW w:w="1065" w:type="dxa"/>
            <w:tcMar/>
          </w:tcPr>
          <w:p w:rsidR="2FCF7708" w:rsidP="1FCA3F0E" w:rsidRDefault="2FCF7708" w14:paraId="255CF6D1" w14:textId="7E626EFB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2FCF7708">
              <w:rPr>
                <w:sz w:val="22"/>
                <w:szCs w:val="22"/>
              </w:rPr>
              <w:t>50.</w:t>
            </w:r>
          </w:p>
        </w:tc>
        <w:tc>
          <w:tcPr>
            <w:tcW w:w="640" w:type="dxa"/>
            <w:tcMar/>
          </w:tcPr>
          <w:p w:rsidR="689CFCD4" w:rsidRDefault="689CFCD4" w14:paraId="01BF99D9" w14:textId="538C1390">
            <w:r w:rsidR="689CFCD4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57BF740F" w14:textId="78EDDFBF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431B9D57"/>
        </w:tc>
        <w:tc>
          <w:tcPr>
            <w:tcW w:w="2846" w:type="dxa"/>
            <w:tcMar/>
          </w:tcPr>
          <w:p w:rsidR="1FCA3F0E" w:rsidRDefault="1FCA3F0E" w14:paraId="4A41B6E3"/>
        </w:tc>
      </w:tr>
      <w:tr w:rsidR="1FCA3F0E" w:rsidTr="1FCA3F0E" w14:paraId="5FB35DF0">
        <w:trPr>
          <w:trHeight w:val="300"/>
        </w:trPr>
        <w:tc>
          <w:tcPr>
            <w:tcW w:w="1065" w:type="dxa"/>
            <w:tcMar/>
          </w:tcPr>
          <w:p w:rsidR="1FB2A0C3" w:rsidP="1FCA3F0E" w:rsidRDefault="1FB2A0C3" w14:paraId="2112CFDC" w14:textId="71A8E361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FB2A0C3">
              <w:rPr>
                <w:sz w:val="22"/>
                <w:szCs w:val="22"/>
              </w:rPr>
              <w:t>51.</w:t>
            </w:r>
          </w:p>
        </w:tc>
        <w:tc>
          <w:tcPr>
            <w:tcW w:w="640" w:type="dxa"/>
            <w:tcMar/>
          </w:tcPr>
          <w:p w:rsidR="5FFF31E6" w:rsidRDefault="5FFF31E6" w14:paraId="04FEB0F2" w14:textId="3D5FC68C">
            <w:r w:rsidR="5FFF31E6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7673D43E" w14:textId="58ADAD9A">
            <w:r w:rsidR="1FCA3F0E">
              <w:rPr/>
              <w:t>S</w:t>
            </w:r>
            <w:r w:rsidR="1FCA3F0E">
              <w:rPr/>
              <w:t>t</w:t>
            </w:r>
            <w:r w:rsidR="1FCA3F0E">
              <w:rPr/>
              <w:t>adfest</w:t>
            </w:r>
            <w:r w:rsidR="1FCA3F0E">
              <w:rPr/>
              <w:t xml:space="preserve"> oppfylling</w:t>
            </w:r>
          </w:p>
        </w:tc>
        <w:tc>
          <w:tcPr>
            <w:tcW w:w="965" w:type="dxa"/>
            <w:tcMar/>
          </w:tcPr>
          <w:p w:rsidR="1FCA3F0E" w:rsidRDefault="1FCA3F0E" w14:paraId="07182C58"/>
        </w:tc>
        <w:tc>
          <w:tcPr>
            <w:tcW w:w="2846" w:type="dxa"/>
            <w:tcMar/>
          </w:tcPr>
          <w:p w:rsidR="1FCA3F0E" w:rsidRDefault="1FCA3F0E" w14:paraId="64B72F28"/>
        </w:tc>
      </w:tr>
      <w:tr w:rsidR="1FCA3F0E" w:rsidTr="1FCA3F0E" w14:paraId="315893C3">
        <w:trPr>
          <w:trHeight w:val="300"/>
        </w:trPr>
        <w:tc>
          <w:tcPr>
            <w:tcW w:w="1065" w:type="dxa"/>
            <w:tcMar/>
          </w:tcPr>
          <w:p w:rsidR="5C877B7F" w:rsidP="1FCA3F0E" w:rsidRDefault="5C877B7F" w14:paraId="775F0629" w14:textId="6850574E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5C877B7F">
              <w:rPr>
                <w:sz w:val="22"/>
                <w:szCs w:val="22"/>
              </w:rPr>
              <w:t>52.</w:t>
            </w:r>
          </w:p>
        </w:tc>
        <w:tc>
          <w:tcPr>
            <w:tcW w:w="640" w:type="dxa"/>
            <w:tcMar/>
          </w:tcPr>
          <w:p w:rsidR="1FCA3F0E" w:rsidRDefault="1FCA3F0E" w14:paraId="60556EE5" w14:textId="1ED2B3F0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7B65C3F5" w14:textId="19E9E50F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51E03405"/>
        </w:tc>
        <w:tc>
          <w:tcPr>
            <w:tcW w:w="2846" w:type="dxa"/>
            <w:tcMar/>
          </w:tcPr>
          <w:p w:rsidR="1FCA3F0E" w:rsidRDefault="1FCA3F0E" w14:paraId="384584DD"/>
        </w:tc>
      </w:tr>
      <w:tr w:rsidR="1FCA3F0E" w:rsidTr="1FCA3F0E" w14:paraId="6CEF22F6">
        <w:trPr>
          <w:trHeight w:val="300"/>
        </w:trPr>
        <w:tc>
          <w:tcPr>
            <w:tcW w:w="1065" w:type="dxa"/>
            <w:tcMar/>
          </w:tcPr>
          <w:p w:rsidR="5CFBDD97" w:rsidP="1FCA3F0E" w:rsidRDefault="5CFBDD97" w14:paraId="3138386F" w14:textId="312DC3D9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5CFBDD97">
              <w:rPr>
                <w:sz w:val="22"/>
                <w:szCs w:val="22"/>
              </w:rPr>
              <w:t>53.</w:t>
            </w:r>
          </w:p>
        </w:tc>
        <w:tc>
          <w:tcPr>
            <w:tcW w:w="640" w:type="dxa"/>
            <w:tcMar/>
          </w:tcPr>
          <w:p w:rsidR="6608356B" w:rsidRDefault="6608356B" w14:paraId="7F81053E" w14:textId="2325CC48">
            <w:r w:rsidR="6608356B">
              <w:rPr/>
              <w:t>B</w:t>
            </w:r>
          </w:p>
        </w:tc>
        <w:tc>
          <w:tcPr>
            <w:tcW w:w="3546" w:type="dxa"/>
            <w:tcMar/>
          </w:tcPr>
          <w:p w:rsidR="1FCA3F0E" w:rsidRDefault="1FCA3F0E" w14:paraId="7A615A5E" w14:textId="3D052A72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0BD0D2EA"/>
        </w:tc>
        <w:tc>
          <w:tcPr>
            <w:tcW w:w="2846" w:type="dxa"/>
            <w:tcMar/>
          </w:tcPr>
          <w:p w:rsidR="1FCA3F0E" w:rsidRDefault="1FCA3F0E" w14:paraId="1C69E61C"/>
        </w:tc>
      </w:tr>
      <w:tr w:rsidR="1FCA3F0E" w:rsidTr="1FCA3F0E" w14:paraId="20B1872A">
        <w:trPr>
          <w:trHeight w:val="300"/>
        </w:trPr>
        <w:tc>
          <w:tcPr>
            <w:tcW w:w="1065" w:type="dxa"/>
            <w:tcMar/>
          </w:tcPr>
          <w:p w:rsidR="56A2DE17" w:rsidP="1FCA3F0E" w:rsidRDefault="56A2DE17" w14:paraId="0CA50603" w14:textId="1C5E8C95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56A2DE17">
              <w:rPr>
                <w:sz w:val="22"/>
                <w:szCs w:val="22"/>
              </w:rPr>
              <w:t>54.</w:t>
            </w:r>
          </w:p>
        </w:tc>
        <w:tc>
          <w:tcPr>
            <w:tcW w:w="640" w:type="dxa"/>
            <w:tcMar/>
          </w:tcPr>
          <w:p w:rsidR="759AB89E" w:rsidRDefault="759AB89E" w14:paraId="5A2F9F5B" w14:textId="595B7E16">
            <w:r w:rsidR="759AB89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711E11C2" w14:textId="0A3A2186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00162EF2"/>
        </w:tc>
        <w:tc>
          <w:tcPr>
            <w:tcW w:w="2846" w:type="dxa"/>
            <w:tcMar/>
          </w:tcPr>
          <w:p w:rsidR="1FCA3F0E" w:rsidRDefault="1FCA3F0E" w14:paraId="1FFD3763"/>
        </w:tc>
      </w:tr>
      <w:tr w:rsidR="1FCA3F0E" w:rsidTr="1FCA3F0E" w14:paraId="3EFCF394">
        <w:trPr>
          <w:trHeight w:val="300"/>
        </w:trPr>
        <w:tc>
          <w:tcPr>
            <w:tcW w:w="1065" w:type="dxa"/>
            <w:tcMar/>
          </w:tcPr>
          <w:p w:rsidR="4A8950A9" w:rsidP="1FCA3F0E" w:rsidRDefault="4A8950A9" w14:paraId="6BA92E55" w14:textId="1D4CDB02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4A8950A9">
              <w:rPr>
                <w:sz w:val="22"/>
                <w:szCs w:val="22"/>
              </w:rPr>
              <w:t>55.</w:t>
            </w:r>
          </w:p>
        </w:tc>
        <w:tc>
          <w:tcPr>
            <w:tcW w:w="640" w:type="dxa"/>
            <w:tcMar/>
          </w:tcPr>
          <w:p w:rsidR="1FCA3F0E" w:rsidRDefault="1FCA3F0E" w14:paraId="31E39644" w14:textId="709F82D0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5228DC91" w14:textId="7324B771">
            <w:r w:rsidR="1FCA3F0E">
              <w:rPr/>
              <w:t>S</w:t>
            </w:r>
            <w:r w:rsidR="1FCA3F0E">
              <w:rPr/>
              <w:t>t</w:t>
            </w:r>
            <w:r w:rsidR="1FCA3F0E">
              <w:rPr/>
              <w:t>adfest</w:t>
            </w:r>
            <w:r w:rsidR="1FCA3F0E">
              <w:rPr/>
              <w:t xml:space="preserve"> oppfylling</w:t>
            </w:r>
          </w:p>
        </w:tc>
        <w:tc>
          <w:tcPr>
            <w:tcW w:w="965" w:type="dxa"/>
            <w:tcMar/>
          </w:tcPr>
          <w:p w:rsidR="1FCA3F0E" w:rsidRDefault="1FCA3F0E" w14:paraId="031A4AF1"/>
        </w:tc>
        <w:tc>
          <w:tcPr>
            <w:tcW w:w="2846" w:type="dxa"/>
            <w:tcMar/>
          </w:tcPr>
          <w:p w:rsidR="1FCA3F0E" w:rsidRDefault="1FCA3F0E" w14:paraId="1EBC1417"/>
        </w:tc>
      </w:tr>
      <w:tr w:rsidR="1FCA3F0E" w:rsidTr="1FCA3F0E" w14:paraId="5B80CECF">
        <w:trPr>
          <w:trHeight w:val="300"/>
        </w:trPr>
        <w:tc>
          <w:tcPr>
            <w:tcW w:w="1065" w:type="dxa"/>
            <w:tcMar/>
          </w:tcPr>
          <w:p w:rsidR="7F6CDC75" w:rsidP="1FCA3F0E" w:rsidRDefault="7F6CDC75" w14:paraId="5FCA01DE" w14:textId="22F459AC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7F6CDC75">
              <w:rPr>
                <w:sz w:val="22"/>
                <w:szCs w:val="22"/>
              </w:rPr>
              <w:t>56.</w:t>
            </w:r>
          </w:p>
        </w:tc>
        <w:tc>
          <w:tcPr>
            <w:tcW w:w="640" w:type="dxa"/>
            <w:tcMar/>
          </w:tcPr>
          <w:p w:rsidR="1FCA3F0E" w:rsidRDefault="1FCA3F0E" w14:paraId="169AC4D2" w14:textId="326A48D8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15AF4F7B" w14:textId="4B3360C9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6140CFFD"/>
        </w:tc>
        <w:tc>
          <w:tcPr>
            <w:tcW w:w="2846" w:type="dxa"/>
            <w:tcMar/>
          </w:tcPr>
          <w:p w:rsidR="1FCA3F0E" w:rsidRDefault="1FCA3F0E" w14:paraId="31B2DF06"/>
        </w:tc>
      </w:tr>
      <w:tr w:rsidR="1FCA3F0E" w:rsidTr="1FCA3F0E" w14:paraId="57E8BE52">
        <w:trPr>
          <w:trHeight w:val="300"/>
        </w:trPr>
        <w:tc>
          <w:tcPr>
            <w:tcW w:w="1065" w:type="dxa"/>
            <w:tcMar/>
          </w:tcPr>
          <w:p w:rsidR="7B27331F" w:rsidP="1FCA3F0E" w:rsidRDefault="7B27331F" w14:paraId="197D07D6" w14:textId="6C08D079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7B27331F">
              <w:rPr>
                <w:sz w:val="22"/>
                <w:szCs w:val="22"/>
              </w:rPr>
              <w:t>57.</w:t>
            </w:r>
          </w:p>
        </w:tc>
        <w:tc>
          <w:tcPr>
            <w:tcW w:w="640" w:type="dxa"/>
            <w:tcMar/>
          </w:tcPr>
          <w:p w:rsidR="5EA54E19" w:rsidRDefault="5EA54E19" w14:paraId="03B69BD5" w14:textId="07ED354F">
            <w:r w:rsidR="5EA54E19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4D094695" w14:textId="6FC42F5C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0045BCBF"/>
        </w:tc>
        <w:tc>
          <w:tcPr>
            <w:tcW w:w="2846" w:type="dxa"/>
            <w:tcMar/>
          </w:tcPr>
          <w:p w:rsidR="1FCA3F0E" w:rsidRDefault="1FCA3F0E" w14:paraId="708D48D3"/>
        </w:tc>
      </w:tr>
      <w:tr w:rsidR="1FCA3F0E" w:rsidTr="1FCA3F0E" w14:paraId="78B308C3">
        <w:trPr>
          <w:trHeight w:val="300"/>
        </w:trPr>
        <w:tc>
          <w:tcPr>
            <w:tcW w:w="1065" w:type="dxa"/>
            <w:tcMar/>
          </w:tcPr>
          <w:p w:rsidR="5517AFC0" w:rsidP="1FCA3F0E" w:rsidRDefault="5517AFC0" w14:paraId="53A7300C" w14:textId="7D0B1F8A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5517AFC0">
              <w:rPr>
                <w:sz w:val="22"/>
                <w:szCs w:val="22"/>
              </w:rPr>
              <w:t>58.</w:t>
            </w:r>
          </w:p>
        </w:tc>
        <w:tc>
          <w:tcPr>
            <w:tcW w:w="640" w:type="dxa"/>
            <w:tcMar/>
          </w:tcPr>
          <w:p w:rsidR="1FCA3F0E" w:rsidRDefault="1FCA3F0E" w14:paraId="61CC7736" w14:textId="00C0A093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590993CD" w14:textId="5459E025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23032643"/>
        </w:tc>
        <w:tc>
          <w:tcPr>
            <w:tcW w:w="2846" w:type="dxa"/>
            <w:tcMar/>
          </w:tcPr>
          <w:p w:rsidR="1FCA3F0E" w:rsidRDefault="1FCA3F0E" w14:paraId="58F0C71C"/>
        </w:tc>
      </w:tr>
      <w:tr w:rsidR="1FCA3F0E" w:rsidTr="1FCA3F0E" w14:paraId="732C7C4F">
        <w:trPr>
          <w:trHeight w:val="300"/>
        </w:trPr>
        <w:tc>
          <w:tcPr>
            <w:tcW w:w="1065" w:type="dxa"/>
            <w:tcMar/>
          </w:tcPr>
          <w:p w:rsidR="6B7489C8" w:rsidP="1FCA3F0E" w:rsidRDefault="6B7489C8" w14:paraId="7FB7103B" w14:textId="6E4F3EFB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6B7489C8">
              <w:rPr>
                <w:sz w:val="22"/>
                <w:szCs w:val="22"/>
              </w:rPr>
              <w:t>59.</w:t>
            </w:r>
          </w:p>
        </w:tc>
        <w:tc>
          <w:tcPr>
            <w:tcW w:w="640" w:type="dxa"/>
            <w:tcMar/>
          </w:tcPr>
          <w:p w:rsidR="4F72E300" w:rsidRDefault="4F72E300" w14:paraId="1D39AEB5" w14:textId="7E756600">
            <w:r w:rsidR="4F72E300">
              <w:rPr/>
              <w:t>B</w:t>
            </w:r>
          </w:p>
        </w:tc>
        <w:tc>
          <w:tcPr>
            <w:tcW w:w="3546" w:type="dxa"/>
            <w:tcMar/>
          </w:tcPr>
          <w:p w:rsidR="1FCA3F0E" w:rsidRDefault="1FCA3F0E" w14:paraId="1543FE13" w14:textId="16F8D1DF">
            <w:r w:rsidR="1FCA3F0E">
              <w:rPr/>
              <w:t>S</w:t>
            </w:r>
            <w:r w:rsidR="1FCA3F0E">
              <w:rPr/>
              <w:t>t</w:t>
            </w:r>
            <w:r w:rsidR="1FCA3F0E">
              <w:rPr/>
              <w:t>adfest</w:t>
            </w:r>
            <w:r w:rsidR="1FCA3F0E">
              <w:rPr/>
              <w:t xml:space="preserve"> oppfylling</w:t>
            </w:r>
          </w:p>
        </w:tc>
        <w:tc>
          <w:tcPr>
            <w:tcW w:w="965" w:type="dxa"/>
            <w:tcMar/>
          </w:tcPr>
          <w:p w:rsidR="1FCA3F0E" w:rsidRDefault="1FCA3F0E" w14:paraId="2D5A39E3"/>
        </w:tc>
        <w:tc>
          <w:tcPr>
            <w:tcW w:w="2846" w:type="dxa"/>
            <w:tcMar/>
          </w:tcPr>
          <w:p w:rsidR="1FCA3F0E" w:rsidRDefault="1FCA3F0E" w14:paraId="27E5FD07"/>
        </w:tc>
      </w:tr>
      <w:tr w:rsidR="1FCA3F0E" w:rsidTr="1FCA3F0E" w14:paraId="05E94B82">
        <w:trPr>
          <w:trHeight w:val="300"/>
        </w:trPr>
        <w:tc>
          <w:tcPr>
            <w:tcW w:w="1065" w:type="dxa"/>
            <w:tcMar/>
          </w:tcPr>
          <w:p w:rsidR="77EA01F6" w:rsidP="1FCA3F0E" w:rsidRDefault="77EA01F6" w14:paraId="191EEB42" w14:textId="4591874D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77EA01F6">
              <w:rPr>
                <w:sz w:val="22"/>
                <w:szCs w:val="22"/>
              </w:rPr>
              <w:t>60.</w:t>
            </w:r>
          </w:p>
        </w:tc>
        <w:tc>
          <w:tcPr>
            <w:tcW w:w="640" w:type="dxa"/>
            <w:tcMar/>
          </w:tcPr>
          <w:p w:rsidR="1FCA3F0E" w:rsidRDefault="1FCA3F0E" w14:paraId="591D8350" w14:textId="176AD390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3FD82FA9" w14:textId="62981719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4310982D"/>
        </w:tc>
        <w:tc>
          <w:tcPr>
            <w:tcW w:w="2846" w:type="dxa"/>
            <w:tcMar/>
          </w:tcPr>
          <w:p w:rsidR="1FCA3F0E" w:rsidRDefault="1FCA3F0E" w14:paraId="12793737"/>
        </w:tc>
      </w:tr>
      <w:tr w:rsidR="1FCA3F0E" w:rsidTr="1FCA3F0E" w14:paraId="63645783">
        <w:trPr>
          <w:trHeight w:val="300"/>
        </w:trPr>
        <w:tc>
          <w:tcPr>
            <w:tcW w:w="1065" w:type="dxa"/>
            <w:tcMar/>
          </w:tcPr>
          <w:p w:rsidR="16F82BB7" w:rsidP="1FCA3F0E" w:rsidRDefault="16F82BB7" w14:paraId="6DCD9FC8" w14:textId="042426EA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6F82BB7">
              <w:rPr>
                <w:sz w:val="22"/>
                <w:szCs w:val="22"/>
              </w:rPr>
              <w:t>61.</w:t>
            </w:r>
          </w:p>
        </w:tc>
        <w:tc>
          <w:tcPr>
            <w:tcW w:w="640" w:type="dxa"/>
            <w:tcMar/>
          </w:tcPr>
          <w:p w:rsidR="1FCA3F0E" w:rsidRDefault="1FCA3F0E" w14:paraId="08D2F951" w14:textId="14D9F3D9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280EDF34" w14:textId="7FBB1808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58B7DCB7"/>
        </w:tc>
        <w:tc>
          <w:tcPr>
            <w:tcW w:w="2846" w:type="dxa"/>
            <w:tcMar/>
          </w:tcPr>
          <w:p w:rsidR="1FCA3F0E" w:rsidRDefault="1FCA3F0E" w14:paraId="3627A673"/>
        </w:tc>
      </w:tr>
      <w:tr w:rsidR="1FCA3F0E" w:rsidTr="1FCA3F0E" w14:paraId="488DF8D8">
        <w:trPr>
          <w:trHeight w:val="300"/>
        </w:trPr>
        <w:tc>
          <w:tcPr>
            <w:tcW w:w="1065" w:type="dxa"/>
            <w:tcMar/>
          </w:tcPr>
          <w:p w:rsidR="1B491F71" w:rsidP="1FCA3F0E" w:rsidRDefault="1B491F71" w14:paraId="417DA3B6" w14:textId="4AF465CF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B491F71">
              <w:rPr>
                <w:sz w:val="22"/>
                <w:szCs w:val="22"/>
              </w:rPr>
              <w:t>62</w:t>
            </w:r>
          </w:p>
        </w:tc>
        <w:tc>
          <w:tcPr>
            <w:tcW w:w="640" w:type="dxa"/>
            <w:tcMar/>
          </w:tcPr>
          <w:p w:rsidR="7E8F1AAA" w:rsidRDefault="7E8F1AAA" w14:paraId="3652C5C6" w14:textId="09F0CB0F">
            <w:r w:rsidR="7E8F1AAA">
              <w:rPr/>
              <w:t>B</w:t>
            </w:r>
          </w:p>
        </w:tc>
        <w:tc>
          <w:tcPr>
            <w:tcW w:w="3546" w:type="dxa"/>
            <w:tcMar/>
          </w:tcPr>
          <w:p w:rsidR="1FCA3F0E" w:rsidRDefault="1FCA3F0E" w14:paraId="3D6A3CF1" w14:textId="4795F812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53C9F2AF"/>
        </w:tc>
        <w:tc>
          <w:tcPr>
            <w:tcW w:w="2846" w:type="dxa"/>
            <w:tcMar/>
          </w:tcPr>
          <w:p w:rsidR="1FCA3F0E" w:rsidRDefault="1FCA3F0E" w14:paraId="7C24A4F9"/>
        </w:tc>
      </w:tr>
      <w:tr w:rsidR="1FCA3F0E" w:rsidTr="1FCA3F0E" w14:paraId="60A212EF">
        <w:trPr>
          <w:trHeight w:val="315"/>
        </w:trPr>
        <w:tc>
          <w:tcPr>
            <w:tcW w:w="1065" w:type="dxa"/>
            <w:tcMar/>
          </w:tcPr>
          <w:p w:rsidR="54CE38AE" w:rsidP="1FCA3F0E" w:rsidRDefault="54CE38AE" w14:paraId="6916B6C9" w14:textId="7D06E5A1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54CE38AE">
              <w:rPr>
                <w:sz w:val="22"/>
                <w:szCs w:val="22"/>
              </w:rPr>
              <w:t>63.</w:t>
            </w:r>
          </w:p>
        </w:tc>
        <w:tc>
          <w:tcPr>
            <w:tcW w:w="640" w:type="dxa"/>
            <w:tcMar/>
          </w:tcPr>
          <w:p w:rsidR="1FCA3F0E" w:rsidRDefault="1FCA3F0E" w14:paraId="365972C0" w14:textId="116B04C6">
            <w:r w:rsidR="1FCA3F0E">
              <w:rPr/>
              <w:t>B</w:t>
            </w:r>
          </w:p>
        </w:tc>
        <w:tc>
          <w:tcPr>
            <w:tcW w:w="3546" w:type="dxa"/>
            <w:tcMar/>
          </w:tcPr>
          <w:p w:rsidR="1FCA3F0E" w:rsidRDefault="1FCA3F0E" w14:paraId="68D8B070" w14:textId="7314468D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7EF70654"/>
        </w:tc>
        <w:tc>
          <w:tcPr>
            <w:tcW w:w="2846" w:type="dxa"/>
            <w:tcMar/>
          </w:tcPr>
          <w:p w:rsidR="1FCA3F0E" w:rsidRDefault="1FCA3F0E" w14:paraId="35913618"/>
        </w:tc>
      </w:tr>
      <w:tr w:rsidR="1FCA3F0E" w:rsidTr="1FCA3F0E" w14:paraId="4DBF6143">
        <w:trPr>
          <w:trHeight w:val="435"/>
        </w:trPr>
        <w:tc>
          <w:tcPr>
            <w:tcW w:w="1065" w:type="dxa"/>
            <w:tcMar/>
          </w:tcPr>
          <w:p w:rsidR="782FB5F5" w:rsidP="1FCA3F0E" w:rsidRDefault="782FB5F5" w14:paraId="2F394248" w14:textId="39D06114">
            <w:pPr>
              <w:pStyle w:val="Normal"/>
              <w:ind w:left="0"/>
            </w:pPr>
            <w:r w:rsidR="782FB5F5">
              <w:rPr/>
              <w:t>64.</w:t>
            </w:r>
          </w:p>
        </w:tc>
        <w:tc>
          <w:tcPr>
            <w:tcW w:w="640" w:type="dxa"/>
            <w:tcMar/>
          </w:tcPr>
          <w:p w:rsidR="535D3623" w:rsidP="1FCA3F0E" w:rsidRDefault="535D3623" w14:paraId="0008789E" w14:textId="6C1FAF9E">
            <w:pPr>
              <w:pStyle w:val="Normal"/>
            </w:pPr>
            <w:r w:rsidR="535D3623">
              <w:rPr/>
              <w:t>B</w:t>
            </w:r>
          </w:p>
        </w:tc>
        <w:tc>
          <w:tcPr>
            <w:tcW w:w="3546" w:type="dxa"/>
            <w:tcMar/>
          </w:tcPr>
          <w:p w:rsidR="1FCA3F0E" w:rsidP="1FCA3F0E" w:rsidRDefault="1FCA3F0E" w14:paraId="48EB7223" w14:textId="312D1026">
            <w:pPr>
              <w:pStyle w:val="Normal"/>
            </w:pPr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P="1FCA3F0E" w:rsidRDefault="1FCA3F0E" w14:paraId="66023994" w14:textId="1A1F6380">
            <w:pPr>
              <w:pStyle w:val="Normal"/>
            </w:pPr>
          </w:p>
        </w:tc>
        <w:tc>
          <w:tcPr>
            <w:tcW w:w="2846" w:type="dxa"/>
            <w:tcMar/>
          </w:tcPr>
          <w:p w:rsidR="1FCA3F0E" w:rsidP="1FCA3F0E" w:rsidRDefault="1FCA3F0E" w14:paraId="09878C49" w14:textId="35CD8006">
            <w:pPr>
              <w:pStyle w:val="Normal"/>
            </w:pPr>
          </w:p>
        </w:tc>
      </w:tr>
      <w:tr w:rsidR="1FCA3F0E" w:rsidTr="1FCA3F0E" w14:paraId="2815189E">
        <w:trPr>
          <w:trHeight w:val="300"/>
        </w:trPr>
        <w:tc>
          <w:tcPr>
            <w:tcW w:w="1065" w:type="dxa"/>
            <w:tcMar/>
          </w:tcPr>
          <w:p w:rsidR="1FCA3F0E" w:rsidP="1FCA3F0E" w:rsidRDefault="1FCA3F0E" w14:paraId="12E42689" w14:textId="1C9689A0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FCA3F0E">
              <w:rPr>
                <w:sz w:val="22"/>
                <w:szCs w:val="22"/>
              </w:rPr>
              <w:t>6</w:t>
            </w:r>
            <w:r w:rsidRPr="1FCA3F0E" w:rsidR="0A2F17F5">
              <w:rPr>
                <w:sz w:val="22"/>
                <w:szCs w:val="22"/>
              </w:rPr>
              <w:t>5</w:t>
            </w:r>
            <w:r w:rsidRPr="1FCA3F0E" w:rsidR="1FCA3F0E"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tcMar/>
          </w:tcPr>
          <w:p w:rsidR="1FCA3F0E" w:rsidRDefault="1FCA3F0E" w14:paraId="63B32FE3" w14:textId="176AD390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2C1AA6C7" w14:textId="62981719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544AE70E"/>
        </w:tc>
        <w:tc>
          <w:tcPr>
            <w:tcW w:w="2846" w:type="dxa"/>
            <w:tcMar/>
          </w:tcPr>
          <w:p w:rsidR="1FCA3F0E" w:rsidRDefault="1FCA3F0E" w14:paraId="5EEC187E"/>
        </w:tc>
      </w:tr>
      <w:tr w:rsidR="1FCA3F0E" w:rsidTr="1FCA3F0E" w14:paraId="6E8FC163">
        <w:trPr>
          <w:trHeight w:val="300"/>
        </w:trPr>
        <w:tc>
          <w:tcPr>
            <w:tcW w:w="1065" w:type="dxa"/>
            <w:tcMar/>
          </w:tcPr>
          <w:p w:rsidR="1FCA3F0E" w:rsidP="1FCA3F0E" w:rsidRDefault="1FCA3F0E" w14:paraId="415C61FE" w14:textId="4177A9B5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FCA3F0E">
              <w:rPr>
                <w:sz w:val="22"/>
                <w:szCs w:val="22"/>
              </w:rPr>
              <w:t>6</w:t>
            </w:r>
            <w:r w:rsidRPr="1FCA3F0E" w:rsidR="3C4EAC40">
              <w:rPr>
                <w:sz w:val="22"/>
                <w:szCs w:val="22"/>
              </w:rPr>
              <w:t>6</w:t>
            </w:r>
            <w:r w:rsidRPr="1FCA3F0E" w:rsidR="1FCA3F0E"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tcMar/>
          </w:tcPr>
          <w:p w:rsidR="1FCA3F0E" w:rsidRDefault="1FCA3F0E" w14:paraId="0ED882A4" w14:textId="14D9F3D9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0191BAB3" w14:textId="7FBB1808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17AEFEF9"/>
        </w:tc>
        <w:tc>
          <w:tcPr>
            <w:tcW w:w="2846" w:type="dxa"/>
            <w:tcMar/>
          </w:tcPr>
          <w:p w:rsidR="1FCA3F0E" w:rsidRDefault="1FCA3F0E" w14:paraId="405397A9"/>
        </w:tc>
      </w:tr>
      <w:tr w:rsidR="1FCA3F0E" w:rsidTr="1FCA3F0E" w14:paraId="05480554">
        <w:trPr>
          <w:trHeight w:val="300"/>
        </w:trPr>
        <w:tc>
          <w:tcPr>
            <w:tcW w:w="1065" w:type="dxa"/>
            <w:tcMar/>
          </w:tcPr>
          <w:p w:rsidR="1FCA3F0E" w:rsidP="1FCA3F0E" w:rsidRDefault="1FCA3F0E" w14:paraId="51BD6FEC" w14:textId="2703AC84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FCA3F0E">
              <w:rPr>
                <w:sz w:val="22"/>
                <w:szCs w:val="22"/>
              </w:rPr>
              <w:t>6</w:t>
            </w:r>
            <w:r w:rsidRPr="1FCA3F0E" w:rsidR="3072D562">
              <w:rPr>
                <w:sz w:val="22"/>
                <w:szCs w:val="22"/>
              </w:rPr>
              <w:t>7</w:t>
            </w:r>
          </w:p>
        </w:tc>
        <w:tc>
          <w:tcPr>
            <w:tcW w:w="640" w:type="dxa"/>
            <w:tcMar/>
          </w:tcPr>
          <w:p w:rsidR="1FCA3F0E" w:rsidRDefault="1FCA3F0E" w14:paraId="4EA91231" w14:textId="3B20096F">
            <w:r w:rsidR="1FCA3F0E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26719827" w14:textId="4795F812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6A6F1AF1"/>
        </w:tc>
        <w:tc>
          <w:tcPr>
            <w:tcW w:w="2846" w:type="dxa"/>
            <w:tcMar/>
          </w:tcPr>
          <w:p w:rsidR="1FCA3F0E" w:rsidRDefault="1FCA3F0E" w14:paraId="47AFB324"/>
        </w:tc>
      </w:tr>
      <w:tr w:rsidR="1FCA3F0E" w:rsidTr="1FCA3F0E" w14:paraId="767C0857">
        <w:trPr>
          <w:trHeight w:val="315"/>
        </w:trPr>
        <w:tc>
          <w:tcPr>
            <w:tcW w:w="1065" w:type="dxa"/>
            <w:tcMar/>
          </w:tcPr>
          <w:p w:rsidR="1FCA3F0E" w:rsidP="1FCA3F0E" w:rsidRDefault="1FCA3F0E" w14:paraId="058418C6" w14:textId="48DB2518">
            <w:pPr>
              <w:pStyle w:val="Normal"/>
              <w:widowControl w:val="0"/>
              <w:rPr>
                <w:sz w:val="22"/>
                <w:szCs w:val="22"/>
              </w:rPr>
            </w:pPr>
            <w:r w:rsidRPr="1FCA3F0E" w:rsidR="1FCA3F0E">
              <w:rPr>
                <w:sz w:val="22"/>
                <w:szCs w:val="22"/>
              </w:rPr>
              <w:t>6</w:t>
            </w:r>
            <w:r w:rsidRPr="1FCA3F0E" w:rsidR="4F06F6DB">
              <w:rPr>
                <w:sz w:val="22"/>
                <w:szCs w:val="22"/>
              </w:rPr>
              <w:t>8</w:t>
            </w:r>
            <w:r w:rsidRPr="1FCA3F0E" w:rsidR="1FCA3F0E">
              <w:rPr>
                <w:sz w:val="22"/>
                <w:szCs w:val="22"/>
              </w:rPr>
              <w:t>.</w:t>
            </w:r>
          </w:p>
        </w:tc>
        <w:tc>
          <w:tcPr>
            <w:tcW w:w="640" w:type="dxa"/>
            <w:tcMar/>
          </w:tcPr>
          <w:p w:rsidR="703733C7" w:rsidRDefault="703733C7" w14:paraId="6E495D5F" w14:textId="44422B35">
            <w:r w:rsidR="703733C7">
              <w:rPr/>
              <w:t>A</w:t>
            </w:r>
          </w:p>
        </w:tc>
        <w:tc>
          <w:tcPr>
            <w:tcW w:w="3546" w:type="dxa"/>
            <w:tcMar/>
          </w:tcPr>
          <w:p w:rsidR="1FCA3F0E" w:rsidRDefault="1FCA3F0E" w14:paraId="133F5F5E" w14:textId="7314468D">
            <w:r w:rsidR="1FCA3F0E">
              <w:rPr/>
              <w:t>Stadfest oppfylling</w:t>
            </w:r>
          </w:p>
        </w:tc>
        <w:tc>
          <w:tcPr>
            <w:tcW w:w="965" w:type="dxa"/>
            <w:tcMar/>
          </w:tcPr>
          <w:p w:rsidR="1FCA3F0E" w:rsidRDefault="1FCA3F0E" w14:paraId="1E6BF2B7"/>
        </w:tc>
        <w:tc>
          <w:tcPr>
            <w:tcW w:w="2846" w:type="dxa"/>
            <w:tcMar/>
          </w:tcPr>
          <w:p w:rsidR="1FCA3F0E" w:rsidRDefault="1FCA3F0E" w14:paraId="150B2E20"/>
        </w:tc>
      </w:tr>
    </w:tbl>
    <w:p w:rsidRPr="00ED7C62" w:rsidR="002C7F96" w:rsidP="003B1E5B" w:rsidRDefault="002C7F96" w14:paraId="15D2E7A9" w14:textId="719B0853"/>
    <w:p w:rsidRPr="00ED7C62" w:rsidR="002C7F96" w:rsidP="003B1E5B" w:rsidRDefault="002C7F96" w14:paraId="234BFBCD" w14:textId="56C0B781"/>
    <w:p w:rsidRPr="00ED7C62" w:rsidR="002C7F96" w:rsidP="003B1E5B" w:rsidRDefault="002C7F96" w14:paraId="3D15D80E" w14:textId="1099C302"/>
    <w:p w:rsidRPr="00ED7C62" w:rsidR="002C7F96" w:rsidP="003B1E5B" w:rsidRDefault="002C7F96" w14:paraId="0A23633E" w14:textId="4726E980"/>
    <w:p w:rsidRPr="00ED7C62" w:rsidR="002C7F96" w:rsidP="1FCA3F0E" w:rsidRDefault="002C7F96" w14:paraId="4CA5848A" w14:textId="6CE0902E">
      <w:pPr>
        <w:pStyle w:val="Normal"/>
        <w:spacing w:line="276" w:lineRule="auto"/>
      </w:pPr>
    </w:p>
    <w:sectPr w:rsidRPr="00ED7C62" w:rsidR="002C7F9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1">
    <w:nsid w:val="33ad9f2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594d57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55602e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6022578"/>
    <w:multiLevelType w:val="hybridMultilevel"/>
    <w:tmpl w:val="6D1C3EF6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B10424"/>
    <w:multiLevelType w:val="hybridMultilevel"/>
    <w:tmpl w:val="E5209D44"/>
    <w:lvl w:ilvl="0" w:tplc="548CE86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7225B"/>
    <w:multiLevelType w:val="hybridMultilevel"/>
    <w:tmpl w:val="71B6B054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23D3121"/>
    <w:multiLevelType w:val="hybridMultilevel"/>
    <w:tmpl w:val="19C0545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36584F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8EB403C"/>
    <w:multiLevelType w:val="hybridMultilevel"/>
    <w:tmpl w:val="128278B8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0B808A4"/>
    <w:multiLevelType w:val="multilevel"/>
    <w:tmpl w:val="5CBAC320"/>
    <w:lvl w:ilvl="0">
      <w:start w:val="2"/>
      <w:numFmt w:val="decimal"/>
      <w:lvlText w:val="%1"/>
      <w:lvlJc w:val="left"/>
      <w:pPr>
        <w:ind w:left="360" w:hanging="36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1">
      <w:start w:val="6"/>
      <w:numFmt w:val="decimal"/>
      <w:lvlText w:val="%1.%2"/>
      <w:lvlJc w:val="left"/>
      <w:pPr>
        <w:ind w:left="580" w:hanging="36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2">
      <w:start w:val="1"/>
      <w:numFmt w:val="decimal"/>
      <w:lvlText w:val="%1.%2.%3"/>
      <w:lvlJc w:val="left"/>
      <w:pPr>
        <w:ind w:left="1160" w:hanging="72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3">
      <w:start w:val="1"/>
      <w:numFmt w:val="decimal"/>
      <w:lvlText w:val="%1.%2.%3.%4"/>
      <w:lvlJc w:val="left"/>
      <w:pPr>
        <w:ind w:left="1740" w:hanging="108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4">
      <w:start w:val="1"/>
      <w:numFmt w:val="decimal"/>
      <w:lvlText w:val="%1.%2.%3.%4.%5"/>
      <w:lvlJc w:val="left"/>
      <w:pPr>
        <w:ind w:left="1960" w:hanging="108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5">
      <w:start w:val="1"/>
      <w:numFmt w:val="decimal"/>
      <w:lvlText w:val="%1.%2.%3.%4.%5.%6"/>
      <w:lvlJc w:val="left"/>
      <w:pPr>
        <w:ind w:left="2540" w:hanging="144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6">
      <w:start w:val="1"/>
      <w:numFmt w:val="decimal"/>
      <w:lvlText w:val="%1.%2.%3.%4.%5.%6.%7"/>
      <w:lvlJc w:val="left"/>
      <w:pPr>
        <w:ind w:left="2760" w:hanging="144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7">
      <w:start w:val="1"/>
      <w:numFmt w:val="decimal"/>
      <w:lvlText w:val="%1.%2.%3.%4.%5.%6.%7.%8"/>
      <w:lvlJc w:val="left"/>
      <w:pPr>
        <w:ind w:left="3340" w:hanging="1800"/>
      </w:pPr>
      <w:rPr>
        <w:rFonts w:hint="default" w:eastAsiaTheme="minorHAnsi" w:cstheme="minorHAnsi"/>
        <w:color w:val="0563C1" w:themeColor="hyperlink"/>
        <w:sz w:val="20"/>
        <w:u w:val="single"/>
      </w:rPr>
    </w:lvl>
    <w:lvl w:ilvl="8">
      <w:start w:val="1"/>
      <w:numFmt w:val="decimal"/>
      <w:lvlText w:val="%1.%2.%3.%4.%5.%6.%7.%8.%9"/>
      <w:lvlJc w:val="left"/>
      <w:pPr>
        <w:ind w:left="3920" w:hanging="2160"/>
      </w:pPr>
      <w:rPr>
        <w:rFonts w:hint="default" w:eastAsiaTheme="minorHAnsi" w:cstheme="minorHAnsi"/>
        <w:color w:val="0563C1" w:themeColor="hyperlink"/>
        <w:sz w:val="20"/>
        <w:u w:val="single"/>
      </w:rPr>
    </w:lvl>
  </w:abstractNum>
  <w:abstractNum w:abstractNumId="7" w15:restartNumberingAfterBreak="0">
    <w:nsid w:val="74ED07EE"/>
    <w:multiLevelType w:val="hybridMultilevel"/>
    <w:tmpl w:val="D3C84A66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F924CA5"/>
    <w:multiLevelType w:val="hybridMultilevel"/>
    <w:tmpl w:val="29AC0D30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1"/>
  </w:num>
  <w:num w:numId="12">
    <w:abstractNumId w:val="10"/>
  </w:num>
  <w:num w:numId="11">
    <w:abstractNumId w:val="9"/>
  </w:num>
  <w:num w:numId="1" w16cid:durableId="210655159">
    <w:abstractNumId w:val="4"/>
  </w:num>
  <w:num w:numId="2" w16cid:durableId="468134727">
    <w:abstractNumId w:val="0"/>
  </w:num>
  <w:num w:numId="3" w16cid:durableId="1900171625">
    <w:abstractNumId w:val="8"/>
  </w:num>
  <w:num w:numId="4" w16cid:durableId="1645356677">
    <w:abstractNumId w:val="7"/>
  </w:num>
  <w:num w:numId="5" w16cid:durableId="1149056337">
    <w:abstractNumId w:val="2"/>
  </w:num>
  <w:num w:numId="6" w16cid:durableId="1045645265">
    <w:abstractNumId w:val="3"/>
  </w:num>
  <w:num w:numId="7" w16cid:durableId="1113741657">
    <w:abstractNumId w:val="5"/>
  </w:num>
  <w:num w:numId="8" w16cid:durableId="1346320945">
    <w:abstractNumId w:val="1"/>
  </w:num>
  <w:num w:numId="9" w16cid:durableId="309487110">
    <w:abstractNumId w:val="6"/>
  </w:num>
  <w:num w:numId="10" w16cid:durableId="776104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EFE"/>
    <w:rsid w:val="000150C0"/>
    <w:rsid w:val="00045EC8"/>
    <w:rsid w:val="000802BD"/>
    <w:rsid w:val="000851AD"/>
    <w:rsid w:val="000962DD"/>
    <w:rsid w:val="000A3407"/>
    <w:rsid w:val="000A7DC3"/>
    <w:rsid w:val="000D170E"/>
    <w:rsid w:val="000F33E0"/>
    <w:rsid w:val="000F34DE"/>
    <w:rsid w:val="000F614E"/>
    <w:rsid w:val="001024B5"/>
    <w:rsid w:val="00131C67"/>
    <w:rsid w:val="001505A2"/>
    <w:rsid w:val="001819A6"/>
    <w:rsid w:val="00193BBD"/>
    <w:rsid w:val="001943B3"/>
    <w:rsid w:val="001A7656"/>
    <w:rsid w:val="001F1526"/>
    <w:rsid w:val="001F23B1"/>
    <w:rsid w:val="001F58E3"/>
    <w:rsid w:val="00236231"/>
    <w:rsid w:val="00237B4B"/>
    <w:rsid w:val="0024599A"/>
    <w:rsid w:val="00255C24"/>
    <w:rsid w:val="00256A7C"/>
    <w:rsid w:val="00260FF9"/>
    <w:rsid w:val="00296EFE"/>
    <w:rsid w:val="002A717F"/>
    <w:rsid w:val="002C43E1"/>
    <w:rsid w:val="002C7F96"/>
    <w:rsid w:val="00345B61"/>
    <w:rsid w:val="0035393E"/>
    <w:rsid w:val="003A5600"/>
    <w:rsid w:val="003B1E5B"/>
    <w:rsid w:val="003E599F"/>
    <w:rsid w:val="00466508"/>
    <w:rsid w:val="004678C0"/>
    <w:rsid w:val="00470C7F"/>
    <w:rsid w:val="00476A5D"/>
    <w:rsid w:val="004A150C"/>
    <w:rsid w:val="004A31F3"/>
    <w:rsid w:val="004C3F77"/>
    <w:rsid w:val="004F78F2"/>
    <w:rsid w:val="005160B7"/>
    <w:rsid w:val="00525FC0"/>
    <w:rsid w:val="00533805"/>
    <w:rsid w:val="00541C77"/>
    <w:rsid w:val="005944CD"/>
    <w:rsid w:val="005A287A"/>
    <w:rsid w:val="005A5057"/>
    <w:rsid w:val="005B32D9"/>
    <w:rsid w:val="005C34EF"/>
    <w:rsid w:val="005D065D"/>
    <w:rsid w:val="005F63D4"/>
    <w:rsid w:val="00657C53"/>
    <w:rsid w:val="006A0D68"/>
    <w:rsid w:val="006A1C21"/>
    <w:rsid w:val="006A7D18"/>
    <w:rsid w:val="006E02C3"/>
    <w:rsid w:val="00715883"/>
    <w:rsid w:val="00717F8D"/>
    <w:rsid w:val="0072095D"/>
    <w:rsid w:val="0073046E"/>
    <w:rsid w:val="00750008"/>
    <w:rsid w:val="0075319E"/>
    <w:rsid w:val="0076459B"/>
    <w:rsid w:val="007D1AD0"/>
    <w:rsid w:val="007D2B09"/>
    <w:rsid w:val="007D40F4"/>
    <w:rsid w:val="007E2CEC"/>
    <w:rsid w:val="007F7FDC"/>
    <w:rsid w:val="008174B6"/>
    <w:rsid w:val="00851802"/>
    <w:rsid w:val="008B0D13"/>
    <w:rsid w:val="008D319F"/>
    <w:rsid w:val="008D35CF"/>
    <w:rsid w:val="009663C5"/>
    <w:rsid w:val="00984CA2"/>
    <w:rsid w:val="009B3482"/>
    <w:rsid w:val="009F5CEE"/>
    <w:rsid w:val="00A1016E"/>
    <w:rsid w:val="00A17450"/>
    <w:rsid w:val="00A22C9A"/>
    <w:rsid w:val="00A30292"/>
    <w:rsid w:val="00A47EDD"/>
    <w:rsid w:val="00A64B7D"/>
    <w:rsid w:val="00A73A92"/>
    <w:rsid w:val="00A80A5A"/>
    <w:rsid w:val="00B17EAD"/>
    <w:rsid w:val="00B31305"/>
    <w:rsid w:val="00B84B76"/>
    <w:rsid w:val="00BA3693"/>
    <w:rsid w:val="00C115F5"/>
    <w:rsid w:val="00C134B9"/>
    <w:rsid w:val="00C13DEC"/>
    <w:rsid w:val="00C211B3"/>
    <w:rsid w:val="00C33BAF"/>
    <w:rsid w:val="00C372F3"/>
    <w:rsid w:val="00C41E48"/>
    <w:rsid w:val="00C7427A"/>
    <w:rsid w:val="00CB1610"/>
    <w:rsid w:val="00CC2D23"/>
    <w:rsid w:val="00CC61BD"/>
    <w:rsid w:val="00CD18CC"/>
    <w:rsid w:val="00CF57B4"/>
    <w:rsid w:val="00D14A18"/>
    <w:rsid w:val="00D5485B"/>
    <w:rsid w:val="00D55A48"/>
    <w:rsid w:val="00D664C2"/>
    <w:rsid w:val="00DB7261"/>
    <w:rsid w:val="00DC3772"/>
    <w:rsid w:val="00DC7539"/>
    <w:rsid w:val="00DE40A1"/>
    <w:rsid w:val="00DF2E9D"/>
    <w:rsid w:val="00DF4BE1"/>
    <w:rsid w:val="00E12F90"/>
    <w:rsid w:val="00E43011"/>
    <w:rsid w:val="00E50DF1"/>
    <w:rsid w:val="00EC16B5"/>
    <w:rsid w:val="00EC1FBA"/>
    <w:rsid w:val="00EC390F"/>
    <w:rsid w:val="00EC4481"/>
    <w:rsid w:val="00EC791F"/>
    <w:rsid w:val="00ED7C62"/>
    <w:rsid w:val="00EF55BD"/>
    <w:rsid w:val="00F027BF"/>
    <w:rsid w:val="00F04DE3"/>
    <w:rsid w:val="00F2364E"/>
    <w:rsid w:val="00F25C3C"/>
    <w:rsid w:val="00F32CCA"/>
    <w:rsid w:val="00F43049"/>
    <w:rsid w:val="00F470FC"/>
    <w:rsid w:val="00F726A7"/>
    <w:rsid w:val="00F80F25"/>
    <w:rsid w:val="00F94129"/>
    <w:rsid w:val="00FB2479"/>
    <w:rsid w:val="00FE04A0"/>
    <w:rsid w:val="00FF1041"/>
    <w:rsid w:val="00FF2BAF"/>
    <w:rsid w:val="0348C08A"/>
    <w:rsid w:val="0498A705"/>
    <w:rsid w:val="076ED069"/>
    <w:rsid w:val="0815D92F"/>
    <w:rsid w:val="0825302C"/>
    <w:rsid w:val="0825302C"/>
    <w:rsid w:val="08D177A2"/>
    <w:rsid w:val="0A2F17F5"/>
    <w:rsid w:val="0BF229B1"/>
    <w:rsid w:val="0C3ACCEA"/>
    <w:rsid w:val="0C6314B1"/>
    <w:rsid w:val="0CD1EA50"/>
    <w:rsid w:val="0DBE7682"/>
    <w:rsid w:val="0EEF591C"/>
    <w:rsid w:val="105E4413"/>
    <w:rsid w:val="10F8B7AA"/>
    <w:rsid w:val="138344E8"/>
    <w:rsid w:val="156EC432"/>
    <w:rsid w:val="16F82BB7"/>
    <w:rsid w:val="190EA8A9"/>
    <w:rsid w:val="1B2CF2D5"/>
    <w:rsid w:val="1B491F71"/>
    <w:rsid w:val="1C8C3CAA"/>
    <w:rsid w:val="1D081E09"/>
    <w:rsid w:val="1D081E09"/>
    <w:rsid w:val="1DF6D78E"/>
    <w:rsid w:val="1E5C246F"/>
    <w:rsid w:val="1E9D5CB9"/>
    <w:rsid w:val="1FB2A0C3"/>
    <w:rsid w:val="1FCA3F0E"/>
    <w:rsid w:val="220346A5"/>
    <w:rsid w:val="22438233"/>
    <w:rsid w:val="22C01A27"/>
    <w:rsid w:val="24BF3AED"/>
    <w:rsid w:val="25D2F929"/>
    <w:rsid w:val="26B78F23"/>
    <w:rsid w:val="28A1ED78"/>
    <w:rsid w:val="29364139"/>
    <w:rsid w:val="29CC3919"/>
    <w:rsid w:val="2CB7BB16"/>
    <w:rsid w:val="2FCF7708"/>
    <w:rsid w:val="3072D562"/>
    <w:rsid w:val="322882F2"/>
    <w:rsid w:val="328FC75A"/>
    <w:rsid w:val="33DA84E4"/>
    <w:rsid w:val="34184DE4"/>
    <w:rsid w:val="34480A11"/>
    <w:rsid w:val="3610DECF"/>
    <w:rsid w:val="3B537575"/>
    <w:rsid w:val="3B5E8A3A"/>
    <w:rsid w:val="3C4EAC40"/>
    <w:rsid w:val="3E4CC447"/>
    <w:rsid w:val="3EC28ACD"/>
    <w:rsid w:val="43AB8C3D"/>
    <w:rsid w:val="43C7C5B1"/>
    <w:rsid w:val="43EDE000"/>
    <w:rsid w:val="4548A156"/>
    <w:rsid w:val="45673313"/>
    <w:rsid w:val="459CD3A0"/>
    <w:rsid w:val="481AEF24"/>
    <w:rsid w:val="489A1006"/>
    <w:rsid w:val="489A1006"/>
    <w:rsid w:val="493E0A10"/>
    <w:rsid w:val="49770E0A"/>
    <w:rsid w:val="4A642DA3"/>
    <w:rsid w:val="4A8950A9"/>
    <w:rsid w:val="4AD0456E"/>
    <w:rsid w:val="4D5EAFB1"/>
    <w:rsid w:val="4E44527E"/>
    <w:rsid w:val="4EB9D2C2"/>
    <w:rsid w:val="4F06F6DB"/>
    <w:rsid w:val="4F72E300"/>
    <w:rsid w:val="4F9F6176"/>
    <w:rsid w:val="51FE7853"/>
    <w:rsid w:val="535D3623"/>
    <w:rsid w:val="5472E0DA"/>
    <w:rsid w:val="54CE38AE"/>
    <w:rsid w:val="5517AFC0"/>
    <w:rsid w:val="557ABADC"/>
    <w:rsid w:val="560387F3"/>
    <w:rsid w:val="56384606"/>
    <w:rsid w:val="56A2DE17"/>
    <w:rsid w:val="57DC22AF"/>
    <w:rsid w:val="5B5B91B5"/>
    <w:rsid w:val="5C877B7F"/>
    <w:rsid w:val="5CFBDD97"/>
    <w:rsid w:val="5E1631B8"/>
    <w:rsid w:val="5EA54E19"/>
    <w:rsid w:val="5EBCCE98"/>
    <w:rsid w:val="5FFF31E6"/>
    <w:rsid w:val="6203617E"/>
    <w:rsid w:val="62345ECC"/>
    <w:rsid w:val="63A47C3A"/>
    <w:rsid w:val="6562695C"/>
    <w:rsid w:val="6608356B"/>
    <w:rsid w:val="66938BA9"/>
    <w:rsid w:val="678773E4"/>
    <w:rsid w:val="67C507A1"/>
    <w:rsid w:val="67DA608C"/>
    <w:rsid w:val="6821C8AF"/>
    <w:rsid w:val="689CFCD4"/>
    <w:rsid w:val="699088F3"/>
    <w:rsid w:val="6B7489C8"/>
    <w:rsid w:val="6D5C099C"/>
    <w:rsid w:val="6E506D73"/>
    <w:rsid w:val="702B44EE"/>
    <w:rsid w:val="703733C7"/>
    <w:rsid w:val="72A3AFC7"/>
    <w:rsid w:val="72DAE7DD"/>
    <w:rsid w:val="759AB89E"/>
    <w:rsid w:val="778146C1"/>
    <w:rsid w:val="77E28C14"/>
    <w:rsid w:val="77EA01F6"/>
    <w:rsid w:val="782FB5F5"/>
    <w:rsid w:val="78964240"/>
    <w:rsid w:val="78E52A73"/>
    <w:rsid w:val="7AD0C6BF"/>
    <w:rsid w:val="7B27331F"/>
    <w:rsid w:val="7E8F1AAA"/>
    <w:rsid w:val="7F6CD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202A2"/>
  <w15:chartTrackingRefBased/>
  <w15:docId w15:val="{1C7808FC-1619-426D-AD4C-3D2C68D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C7F96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296EFE"/>
    <w:pPr>
      <w:keepNext/>
      <w:keepLines/>
      <w:numPr>
        <w:numId w:val="1"/>
      </w:numPr>
      <w:spacing w:before="240" w:after="240"/>
      <w:ind w:left="431" w:hanging="431"/>
      <w:outlineLvl w:val="0"/>
    </w:pPr>
    <w:rPr>
      <w:rFonts w:asciiTheme="majorHAnsi" w:hAnsiTheme="majorHAnsi"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6EFE"/>
    <w:pPr>
      <w:keepNext/>
      <w:keepLines/>
      <w:numPr>
        <w:ilvl w:val="1"/>
        <w:numId w:val="1"/>
      </w:numPr>
      <w:spacing w:before="240" w:after="120"/>
      <w:outlineLvl w:val="1"/>
    </w:pPr>
    <w:rPr>
      <w:rFonts w:asciiTheme="majorHAnsi" w:hAnsiTheme="majorHAnsi"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96EFE"/>
    <w:pPr>
      <w:keepNext/>
      <w:keepLines/>
      <w:numPr>
        <w:ilvl w:val="2"/>
        <w:numId w:val="1"/>
      </w:numPr>
      <w:spacing w:before="240" w:after="12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96EFE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96EFE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96EFE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96EFE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96EFE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96EFE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6EFE"/>
    <w:rPr>
      <w:rFonts w:asciiTheme="majorHAnsi" w:hAnsiTheme="majorHAnsi" w:eastAsiaTheme="majorEastAsia" w:cstheme="majorBidi"/>
      <w:b/>
      <w:sz w:val="28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6EFE"/>
    <w:rPr>
      <w:rFonts w:asciiTheme="majorHAnsi" w:hAnsiTheme="majorHAnsi" w:eastAsiaTheme="majorEastAsia" w:cstheme="majorBidi"/>
      <w:b/>
      <w:sz w:val="24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6E02C3"/>
    <w:pPr>
      <w:spacing w:before="240" w:after="24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40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E02C3"/>
    <w:rPr>
      <w:rFonts w:asciiTheme="majorHAnsi" w:hAnsiTheme="majorHAnsi" w:eastAsiaTheme="majorEastAsia" w:cstheme="majorBidi"/>
      <w:spacing w:val="-10"/>
      <w:kern w:val="28"/>
      <w:sz w:val="4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E02C3"/>
    <w:pPr>
      <w:numPr>
        <w:ilvl w:val="1"/>
      </w:numPr>
      <w:spacing w:before="240" w:after="240"/>
    </w:pPr>
    <w:rPr>
      <w:rFonts w:eastAsiaTheme="minorEastAsia"/>
      <w:spacing w:val="15"/>
      <w:sz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E02C3"/>
    <w:rPr>
      <w:rFonts w:eastAsiaTheme="minorEastAsia"/>
      <w:spacing w:val="15"/>
      <w:sz w:val="32"/>
    </w:rPr>
  </w:style>
  <w:style w:type="paragraph" w:styleId="Sitat">
    <w:name w:val="Quote"/>
    <w:basedOn w:val="Normal"/>
    <w:next w:val="Normal"/>
    <w:link w:val="SitatTegn"/>
    <w:uiPriority w:val="29"/>
    <w:qFormat/>
    <w:rsid w:val="006E02C3"/>
    <w:pPr>
      <w:ind w:left="862"/>
    </w:pPr>
    <w:rPr>
      <w:i/>
      <w:iCs/>
    </w:rPr>
  </w:style>
  <w:style w:type="character" w:styleId="SitatTegn" w:customStyle="1">
    <w:name w:val="Sitat Tegn"/>
    <w:basedOn w:val="Standardskriftforavsnitt"/>
    <w:link w:val="Sitat"/>
    <w:uiPriority w:val="29"/>
    <w:rsid w:val="006E02C3"/>
    <w:rPr>
      <w:i/>
      <w:iCs/>
    </w:rPr>
  </w:style>
  <w:style w:type="paragraph" w:styleId="Listeavsnitt">
    <w:name w:val="List Paragraph"/>
    <w:basedOn w:val="Normal"/>
    <w:uiPriority w:val="34"/>
    <w:qFormat/>
    <w:rsid w:val="006E02C3"/>
    <w:pPr>
      <w:ind w:left="720"/>
      <w:contextualSpacing/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96EFE"/>
    <w:pPr>
      <w:spacing w:after="0"/>
      <w:outlineLvl w:val="9"/>
    </w:pPr>
    <w:rPr>
      <w:b w:val="0"/>
      <w:color w:val="2F5496" w:themeColor="accent1" w:themeShade="BF"/>
      <w:sz w:val="32"/>
      <w:lang w:eastAsia="nn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296EFE"/>
    <w:rPr>
      <w:rFonts w:asciiTheme="majorHAnsi" w:hAnsiTheme="majorHAnsi" w:eastAsiaTheme="majorEastAsia" w:cstheme="majorBidi"/>
      <w:b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296EFE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296EFE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296EFE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296EFE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296EFE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296EFE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uiPriority w:val="39"/>
    <w:rsid w:val="00296EF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NH1">
    <w:name w:val="toc 1"/>
    <w:basedOn w:val="Normal"/>
    <w:next w:val="Normal"/>
    <w:autoRedefine/>
    <w:uiPriority w:val="39"/>
    <w:unhideWhenUsed/>
    <w:rsid w:val="000F614E"/>
    <w:pPr>
      <w:tabs>
        <w:tab w:val="left" w:pos="440"/>
        <w:tab w:val="right" w:leader="dot" w:pos="9062"/>
      </w:tabs>
      <w:spacing w:before="120" w:after="120"/>
    </w:pPr>
    <w:rPr>
      <w:rFonts w:cs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F32CCA"/>
    <w:pPr>
      <w:ind w:left="220"/>
    </w:pPr>
    <w:rPr>
      <w:rFonts w:cstheme="minorHAnsi"/>
      <w:smallCap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F32CCA"/>
    <w:pPr>
      <w:ind w:left="440"/>
    </w:pPr>
    <w:rPr>
      <w:rFonts w:cstheme="minorHAnsi"/>
      <w:i/>
      <w:i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F32CCA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FE04A0"/>
    <w:pPr>
      <w:ind w:left="660"/>
    </w:pPr>
    <w:rPr>
      <w:rFonts w:cstheme="minorHAnsi"/>
      <w:sz w:val="18"/>
      <w:szCs w:val="18"/>
    </w:rPr>
  </w:style>
  <w:style w:type="paragraph" w:styleId="INNH5">
    <w:name w:val="toc 5"/>
    <w:basedOn w:val="Normal"/>
    <w:next w:val="Normal"/>
    <w:autoRedefine/>
    <w:uiPriority w:val="39"/>
    <w:unhideWhenUsed/>
    <w:rsid w:val="00FE04A0"/>
    <w:pPr>
      <w:ind w:left="880"/>
    </w:pPr>
    <w:rPr>
      <w:rFonts w:cstheme="minorHAnsi"/>
      <w:sz w:val="18"/>
      <w:szCs w:val="18"/>
    </w:rPr>
  </w:style>
  <w:style w:type="paragraph" w:styleId="INNH6">
    <w:name w:val="toc 6"/>
    <w:basedOn w:val="Normal"/>
    <w:next w:val="Normal"/>
    <w:autoRedefine/>
    <w:uiPriority w:val="39"/>
    <w:unhideWhenUsed/>
    <w:rsid w:val="00FE04A0"/>
    <w:pPr>
      <w:ind w:left="1100"/>
    </w:pPr>
    <w:rPr>
      <w:rFonts w:cstheme="minorHAnsi"/>
      <w:sz w:val="18"/>
      <w:szCs w:val="18"/>
    </w:rPr>
  </w:style>
  <w:style w:type="paragraph" w:styleId="INNH7">
    <w:name w:val="toc 7"/>
    <w:basedOn w:val="Normal"/>
    <w:next w:val="Normal"/>
    <w:autoRedefine/>
    <w:uiPriority w:val="39"/>
    <w:unhideWhenUsed/>
    <w:rsid w:val="00FE04A0"/>
    <w:pPr>
      <w:ind w:left="1320"/>
    </w:pPr>
    <w:rPr>
      <w:rFonts w:cstheme="minorHAnsi"/>
      <w:sz w:val="18"/>
      <w:szCs w:val="18"/>
    </w:rPr>
  </w:style>
  <w:style w:type="paragraph" w:styleId="INNH8">
    <w:name w:val="toc 8"/>
    <w:basedOn w:val="Normal"/>
    <w:next w:val="Normal"/>
    <w:autoRedefine/>
    <w:uiPriority w:val="39"/>
    <w:unhideWhenUsed/>
    <w:rsid w:val="00FE04A0"/>
    <w:pPr>
      <w:ind w:left="1540"/>
    </w:pPr>
    <w:rPr>
      <w:rFonts w:cstheme="minorHAnsi"/>
      <w:sz w:val="18"/>
      <w:szCs w:val="18"/>
    </w:rPr>
  </w:style>
  <w:style w:type="paragraph" w:styleId="INNH9">
    <w:name w:val="toc 9"/>
    <w:basedOn w:val="Normal"/>
    <w:next w:val="Normal"/>
    <w:autoRedefine/>
    <w:uiPriority w:val="39"/>
    <w:unhideWhenUsed/>
    <w:rsid w:val="00FE04A0"/>
    <w:pPr>
      <w:ind w:left="1760"/>
    </w:pPr>
    <w:rPr>
      <w:rFonts w:cstheme="minorHAns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E04A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E04A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E04A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E04A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E04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FjeldetLunde\OneDrive%20-%20Odin%20Advokat%20AS\Documents\Eigendefinerte%20Office-malar\Doc1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0" ma:contentTypeDescription="Opprett et nytt dokument." ma:contentTypeScope="" ma:versionID="86cae3bf5f80b107f859afe26b9d25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5054726b448a8cf3a35ab7086ea26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4E414-192E-4D50-A69F-25280BCAC4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21FAD6-83A8-4E4A-A687-4F49921000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7371DB-8899-46DA-B3D3-C97C2E2C9F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4C462D-5A97-4619-BEED-EFAF8C705F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Doc1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dc:description/>
  <cp:lastModifiedBy>Christine Wetzel</cp:lastModifiedBy>
  <cp:revision>110</cp:revision>
  <dcterms:created xsi:type="dcterms:W3CDTF">2024-02-08T08:35:00Z</dcterms:created>
  <dcterms:modified xsi:type="dcterms:W3CDTF">2026-04-20T08:19:45Z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